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EC3BEDB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</w:t>
      </w:r>
      <w:r w:rsidR="001F725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1F7254">
        <w:rPr>
          <w:b/>
          <w:noProof/>
          <w:sz w:val="24"/>
        </w:rPr>
        <w:t>4</w:t>
      </w:r>
      <w:r w:rsidR="00304D66">
        <w:rPr>
          <w:b/>
          <w:noProof/>
          <w:sz w:val="24"/>
        </w:rPr>
        <w:t>237</w:t>
      </w:r>
    </w:p>
    <w:p w14:paraId="2A86800F" w14:textId="475C593E" w:rsidR="002D0268" w:rsidRDefault="0054375E" w:rsidP="00BE58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6EE8F8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14902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59DDCF" w:rsidR="001E41F3" w:rsidRPr="00410371" w:rsidRDefault="007E43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3C63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8156AA">
              <w:rPr>
                <w:b/>
                <w:noProof/>
                <w:sz w:val="28"/>
              </w:rPr>
              <w:t>8</w:t>
            </w:r>
            <w:r w:rsidR="0034762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CAD86A" w:rsidR="001E41F3" w:rsidRPr="00410371" w:rsidRDefault="007E43E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A6BC5">
              <w:rPr>
                <w:b/>
                <w:noProof/>
                <w:sz w:val="28"/>
              </w:rPr>
              <w:t>0009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8852DD" w:rsidR="001E41F3" w:rsidRPr="00410371" w:rsidRDefault="007E43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B31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6286E" w:rsidR="001E41F3" w:rsidRPr="00410371" w:rsidRDefault="007E43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4F35">
              <w:rPr>
                <w:b/>
                <w:noProof/>
                <w:sz w:val="28"/>
              </w:rPr>
              <w:t>17.</w:t>
            </w:r>
            <w:r w:rsidR="00BF2A56">
              <w:rPr>
                <w:b/>
                <w:noProof/>
                <w:sz w:val="28"/>
              </w:rPr>
              <w:t>0</w:t>
            </w:r>
            <w:r w:rsidR="00574F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96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B296F" w:rsidRDefault="000B296F" w:rsidP="000B2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0EC1AE" w:rsidR="000B296F" w:rsidRDefault="000B296F" w:rsidP="000B2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Editorial errors for the heading</w:t>
            </w:r>
            <w:r w:rsidR="00AB1403">
              <w:rPr>
                <w:lang w:eastAsia="zh-CN"/>
              </w:rPr>
              <w:t>s</w:t>
            </w:r>
          </w:p>
        </w:tc>
      </w:tr>
      <w:tr w:rsidR="000B296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B296F" w:rsidRDefault="000B296F" w:rsidP="000B29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B296F" w:rsidRDefault="000B296F" w:rsidP="000B2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96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B296F" w:rsidRDefault="000B296F" w:rsidP="000B2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D51809" w:rsidR="000B296F" w:rsidRDefault="000B296F" w:rsidP="000B2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B296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B296F" w:rsidRDefault="000B296F" w:rsidP="000B2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0B296F" w:rsidRDefault="000B296F" w:rsidP="000B296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B296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B296F" w:rsidRDefault="000B296F" w:rsidP="000B29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B296F" w:rsidRDefault="000B296F" w:rsidP="000B2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96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B296F" w:rsidRDefault="000B296F" w:rsidP="000B2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F8438" w:rsidR="000B296F" w:rsidRDefault="007E43E4" w:rsidP="000B29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B296F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B296F" w:rsidRDefault="000B296F" w:rsidP="000B29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B296F" w:rsidRDefault="000B296F" w:rsidP="000B29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0B1807" w:rsidR="000B296F" w:rsidRDefault="007E43E4" w:rsidP="000B29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B296F">
              <w:rPr>
                <w:noProof/>
              </w:rPr>
              <w:t>2022-08-</w:t>
            </w:r>
            <w:r w:rsidR="005753DD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0B296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B296F" w:rsidRDefault="000B296F" w:rsidP="000B29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B296F" w:rsidRDefault="000B296F" w:rsidP="000B2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B296F" w:rsidRDefault="000B296F" w:rsidP="000B2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B296F" w:rsidRDefault="000B296F" w:rsidP="000B2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B296F" w:rsidRDefault="000B296F" w:rsidP="000B2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96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B296F" w:rsidRDefault="000B296F" w:rsidP="000B2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3119C1" w:rsidR="000B296F" w:rsidRDefault="005753DD" w:rsidP="000B29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B296F" w:rsidRDefault="000B296F" w:rsidP="000B29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B296F" w:rsidRDefault="000B296F" w:rsidP="000B29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5C56FE" w:rsidR="000B296F" w:rsidRDefault="007E43E4" w:rsidP="000B29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B296F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0B296F">
              <w:rPr>
                <w:noProof/>
              </w:rPr>
              <w:t>-17</w:t>
            </w:r>
          </w:p>
        </w:tc>
      </w:tr>
      <w:tr w:rsidR="000B296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B296F" w:rsidRDefault="000B296F" w:rsidP="000B29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B296F" w:rsidRDefault="000B296F" w:rsidP="000B29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B296F" w:rsidRDefault="000B296F" w:rsidP="000B29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242A2F3" w:rsidR="000B296F" w:rsidRPr="007C2097" w:rsidRDefault="000B296F" w:rsidP="000B29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414902">
              <w:rPr>
                <w:i/>
                <w:noProof/>
                <w:sz w:val="18"/>
              </w:rPr>
              <w:t xml:space="preserve"> </w:t>
            </w:r>
            <w:r w:rsidR="00414902">
              <w:rPr>
                <w:i/>
                <w:noProof/>
                <w:sz w:val="18"/>
              </w:rPr>
              <w:br/>
              <w:t>Rel-19</w:t>
            </w:r>
            <w:r w:rsidR="0041490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296F" w14:paraId="7FBEB8E7" w14:textId="77777777" w:rsidTr="00547111">
        <w:tc>
          <w:tcPr>
            <w:tcW w:w="1843" w:type="dxa"/>
          </w:tcPr>
          <w:p w14:paraId="44A3A604" w14:textId="77777777" w:rsidR="000B296F" w:rsidRDefault="000B296F" w:rsidP="000B29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B296F" w:rsidRDefault="000B296F" w:rsidP="000B2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9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296F" w:rsidRDefault="000B296F" w:rsidP="000B2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3E12BB" w:rsidR="000B296F" w:rsidRDefault="008C1902" w:rsidP="000B2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heading format is not </w:t>
            </w:r>
            <w:r w:rsidR="00304D66">
              <w:rPr>
                <w:noProof/>
              </w:rPr>
              <w:t>following the template</w:t>
            </w:r>
            <w:r w:rsidR="002E3036">
              <w:rPr>
                <w:noProof/>
              </w:rPr>
              <w:t>. It is not reader friendly either.</w:t>
            </w:r>
          </w:p>
        </w:tc>
      </w:tr>
      <w:tr w:rsidR="000B29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B296F" w:rsidRDefault="000B296F" w:rsidP="000B29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B296F" w:rsidRDefault="000B296F" w:rsidP="000B2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5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75537" w:rsidRDefault="00875537" w:rsidP="00875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AF14AC" w:rsidR="00875537" w:rsidRDefault="00875537" w:rsidP="00875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the right heading </w:t>
            </w:r>
            <w:r w:rsidR="00DA6A58">
              <w:rPr>
                <w:noProof/>
              </w:rPr>
              <w:t>levels</w:t>
            </w:r>
            <w:r w:rsidR="00463E8A">
              <w:rPr>
                <w:noProof/>
              </w:rPr>
              <w:t xml:space="preserve"> according to the template.</w:t>
            </w:r>
          </w:p>
        </w:tc>
      </w:tr>
      <w:tr w:rsidR="000B29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296F" w:rsidRDefault="000B296F" w:rsidP="000B29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296F" w:rsidRDefault="000B296F" w:rsidP="000B2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9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296F" w:rsidRDefault="000B296F" w:rsidP="000B2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F4978F" w:rsidR="000B296F" w:rsidRDefault="009F07DB" w:rsidP="000B2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Readers of the specification may be confused with wrong heading level</w:t>
            </w:r>
            <w:r w:rsidR="00AD4AB6">
              <w:rPr>
                <w:noProof/>
              </w:rPr>
              <w:t>s.</w:t>
            </w:r>
          </w:p>
        </w:tc>
      </w:tr>
      <w:tr w:rsidR="000B296F" w14:paraId="034AF533" w14:textId="77777777" w:rsidTr="00547111">
        <w:tc>
          <w:tcPr>
            <w:tcW w:w="2694" w:type="dxa"/>
            <w:gridSpan w:val="2"/>
          </w:tcPr>
          <w:p w14:paraId="39D9EB5B" w14:textId="77777777" w:rsidR="000B296F" w:rsidRDefault="000B296F" w:rsidP="000B29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296F" w:rsidRDefault="000B296F" w:rsidP="000B2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61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0614" w:rsidRDefault="000B0614" w:rsidP="000B0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A5473C" w:rsidR="000B0614" w:rsidRDefault="0065567E" w:rsidP="000B0614">
            <w:pPr>
              <w:pStyle w:val="CRCoverPage"/>
              <w:spacing w:after="0"/>
              <w:ind w:left="100"/>
              <w:rPr>
                <w:noProof/>
              </w:rPr>
            </w:pPr>
            <w:r w:rsidRPr="00384E92">
              <w:t>6.</w:t>
            </w:r>
            <w:r>
              <w:t>1.3.2.3</w:t>
            </w:r>
            <w:r w:rsidRPr="00384E92">
              <w:t>.1</w:t>
            </w:r>
            <w:r w:rsidR="000B0614">
              <w:rPr>
                <w:noProof/>
              </w:rPr>
              <w:t xml:space="preserve">, </w:t>
            </w:r>
            <w:r>
              <w:t>6.1</w:t>
            </w:r>
            <w:r w:rsidRPr="00DA326A">
              <w:t>.3.3.1</w:t>
            </w:r>
            <w:r w:rsidR="000B0614">
              <w:rPr>
                <w:noProof/>
              </w:rPr>
              <w:t>,</w:t>
            </w:r>
            <w:r>
              <w:t xml:space="preserve"> 6.1</w:t>
            </w:r>
            <w:r w:rsidRPr="00DA326A">
              <w:t>.3.3.</w:t>
            </w:r>
            <w:r>
              <w:t xml:space="preserve">2, </w:t>
            </w:r>
            <w:r w:rsidR="00BA52CF">
              <w:t>6.1</w:t>
            </w:r>
            <w:r w:rsidR="00BA52CF" w:rsidRPr="00DA326A">
              <w:t>.3.3.3</w:t>
            </w:r>
            <w:r w:rsidR="00BA52CF">
              <w:t>, 6.1</w:t>
            </w:r>
            <w:r w:rsidR="00BA52CF" w:rsidRPr="00DA326A">
              <w:t>.3.3.3</w:t>
            </w:r>
            <w:r w:rsidR="00BA52CF">
              <w:t>.1, 6.1.3</w:t>
            </w:r>
            <w:r w:rsidR="00BA52CF" w:rsidRPr="00DA326A">
              <w:t>.3.3.2</w:t>
            </w:r>
            <w:r w:rsidR="00BA52CF">
              <w:t>,</w:t>
            </w:r>
            <w:r w:rsidR="000066C5">
              <w:t xml:space="preserve"> 6.1.3</w:t>
            </w:r>
            <w:r w:rsidR="000066C5" w:rsidRPr="00DA326A">
              <w:t>.3.3.3</w:t>
            </w:r>
            <w:r w:rsidR="000066C5">
              <w:t xml:space="preserve">, </w:t>
            </w:r>
            <w:r w:rsidR="000B0614">
              <w:rPr>
                <w:noProof/>
              </w:rPr>
              <w:t>6.1.3.</w:t>
            </w:r>
            <w:r w:rsidR="00BB4F86">
              <w:rPr>
                <w:noProof/>
              </w:rPr>
              <w:t>3.</w:t>
            </w:r>
            <w:r w:rsidR="000B0614">
              <w:rPr>
                <w:noProof/>
              </w:rPr>
              <w:t>4</w:t>
            </w:r>
            <w:r w:rsidR="006F182B">
              <w:rPr>
                <w:noProof/>
              </w:rPr>
              <w:t>,</w:t>
            </w:r>
            <w:r w:rsidR="00F10D2A">
              <w:t xml:space="preserve"> 6.1.3</w:t>
            </w:r>
            <w:r w:rsidR="00F10D2A" w:rsidRPr="00DA326A">
              <w:t>.4.3.1</w:t>
            </w:r>
            <w:r w:rsidR="00F10D2A">
              <w:t>,</w:t>
            </w:r>
            <w:r w:rsidR="000B0614">
              <w:rPr>
                <w:noProof/>
              </w:rPr>
              <w:t xml:space="preserve"> </w:t>
            </w:r>
            <w:r w:rsidR="00F10D2A">
              <w:rPr>
                <w:noProof/>
              </w:rPr>
              <w:t xml:space="preserve">6.1.3.5.3.1 </w:t>
            </w:r>
            <w:r w:rsidR="000B0614">
              <w:rPr>
                <w:noProof/>
              </w:rPr>
              <w:t xml:space="preserve">and </w:t>
            </w:r>
            <w:r w:rsidR="00F10D2A">
              <w:rPr>
                <w:noProof/>
              </w:rPr>
              <w:t>6.1.3.5.3.2</w:t>
            </w:r>
          </w:p>
        </w:tc>
      </w:tr>
      <w:tr w:rsidR="000B296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296F" w:rsidRDefault="000B296F" w:rsidP="000B29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296F" w:rsidRDefault="000B296F" w:rsidP="000B2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96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296F" w:rsidRDefault="000B296F" w:rsidP="000B2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296F" w:rsidRDefault="000B296F" w:rsidP="000B2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296F" w:rsidRDefault="000B296F" w:rsidP="000B2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296F" w:rsidRDefault="000B296F" w:rsidP="000B29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296F" w:rsidRDefault="000B296F" w:rsidP="000B29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9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296F" w:rsidRDefault="000B296F" w:rsidP="000B2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B296F" w:rsidRDefault="000B296F" w:rsidP="000B2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0B296F" w:rsidRDefault="000B296F" w:rsidP="000B2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296F" w:rsidRDefault="000B296F" w:rsidP="000B29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B296F" w:rsidRDefault="000B296F" w:rsidP="000B29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9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296F" w:rsidRDefault="000B296F" w:rsidP="000B29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296F" w:rsidRDefault="000B296F" w:rsidP="000B2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0B296F" w:rsidRDefault="000B296F" w:rsidP="000B2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296F" w:rsidRDefault="000B296F" w:rsidP="000B29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296F" w:rsidRDefault="000B296F" w:rsidP="000B29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9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296F" w:rsidRDefault="000B296F" w:rsidP="000B29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296F" w:rsidRDefault="000B296F" w:rsidP="000B2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0B296F" w:rsidRDefault="000B296F" w:rsidP="000B2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296F" w:rsidRDefault="000B296F" w:rsidP="000B29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296F" w:rsidRDefault="000B296F" w:rsidP="000B29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9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296F" w:rsidRDefault="000B296F" w:rsidP="000B29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296F" w:rsidRDefault="000B296F" w:rsidP="000B296F">
            <w:pPr>
              <w:pStyle w:val="CRCoverPage"/>
              <w:spacing w:after="0"/>
              <w:rPr>
                <w:noProof/>
              </w:rPr>
            </w:pPr>
          </w:p>
        </w:tc>
      </w:tr>
      <w:tr w:rsidR="000B29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296F" w:rsidRDefault="000B296F" w:rsidP="000B2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80CE5" w14:textId="77777777" w:rsidR="000B296F" w:rsidRDefault="00AD4AB6" w:rsidP="000B2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the openAPI file.</w:t>
            </w:r>
          </w:p>
          <w:p w14:paraId="00D3B8F7" w14:textId="3F7F3319" w:rsidR="002F06BD" w:rsidRDefault="002F06BD" w:rsidP="000B29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9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296F" w:rsidRPr="008863B9" w:rsidRDefault="000B296F" w:rsidP="000B2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296F" w:rsidRPr="008863B9" w:rsidRDefault="000B296F" w:rsidP="000B29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96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296F" w:rsidRDefault="000B296F" w:rsidP="000B2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B296F" w:rsidRDefault="000B296F" w:rsidP="000B29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F34A52" w14:textId="77777777" w:rsidR="00D739C7" w:rsidRDefault="00D739C7" w:rsidP="00D739C7">
      <w:pPr>
        <w:pStyle w:val="Heading4"/>
      </w:pPr>
      <w:bookmarkStart w:id="1" w:name="_Toc98500894"/>
      <w:bookmarkStart w:id="2" w:name="_Toc104297813"/>
      <w:bookmarkStart w:id="3" w:name="_Toc104300124"/>
      <w:bookmarkStart w:id="4" w:name="_Toc106605453"/>
      <w:r>
        <w:t>6.1.3.2</w:t>
      </w:r>
      <w:r>
        <w:tab/>
        <w:t xml:space="preserve">Resource: </w:t>
      </w:r>
      <w:r w:rsidRPr="00DA326A">
        <w:t>MBS Distribution sessions collection (Collection)</w:t>
      </w:r>
      <w:bookmarkEnd w:id="1"/>
      <w:bookmarkEnd w:id="2"/>
      <w:bookmarkEnd w:id="3"/>
      <w:bookmarkEnd w:id="4"/>
    </w:p>
    <w:p w14:paraId="67770DF1" w14:textId="77777777" w:rsidR="00D739C7" w:rsidRDefault="00D739C7" w:rsidP="00D739C7">
      <w:pPr>
        <w:pStyle w:val="Heading5"/>
      </w:pPr>
      <w:bookmarkStart w:id="5" w:name="_Toc510696610"/>
      <w:bookmarkStart w:id="6" w:name="_Toc35971401"/>
      <w:bookmarkStart w:id="7" w:name="_Toc98500895"/>
      <w:bookmarkStart w:id="8" w:name="_Toc104297814"/>
      <w:bookmarkStart w:id="9" w:name="_Toc104300125"/>
      <w:bookmarkStart w:id="10" w:name="_Toc106605454"/>
      <w:r>
        <w:t>6.1.3.2.1</w:t>
      </w:r>
      <w:r>
        <w:tab/>
        <w:t>Description</w:t>
      </w:r>
      <w:bookmarkEnd w:id="5"/>
      <w:bookmarkEnd w:id="6"/>
      <w:bookmarkEnd w:id="7"/>
      <w:bookmarkEnd w:id="8"/>
      <w:bookmarkEnd w:id="9"/>
      <w:bookmarkEnd w:id="10"/>
    </w:p>
    <w:p w14:paraId="5D5ED4CE" w14:textId="77777777" w:rsidR="00D739C7" w:rsidRPr="00DA326A" w:rsidRDefault="00D739C7" w:rsidP="00D739C7">
      <w:r w:rsidRPr="00DA326A">
        <w:t>This resource represents the collection of the MBS Distribution sessions created in the MBSTF.</w:t>
      </w:r>
    </w:p>
    <w:p w14:paraId="1A16BF26" w14:textId="77777777" w:rsidR="00D739C7" w:rsidRPr="00DA326A" w:rsidRDefault="00D739C7" w:rsidP="00D739C7">
      <w:r w:rsidRPr="00DA326A">
        <w:t>This resource is modelled with the Collection resource archetype (see clause C.2 of 3GPP TS 29.501 [5]).</w:t>
      </w:r>
    </w:p>
    <w:p w14:paraId="75AFE640" w14:textId="77777777" w:rsidR="00D739C7" w:rsidRDefault="00D739C7" w:rsidP="00D739C7">
      <w:pPr>
        <w:pStyle w:val="Heading5"/>
      </w:pPr>
      <w:bookmarkStart w:id="11" w:name="_Toc35971402"/>
      <w:bookmarkStart w:id="12" w:name="_Toc98500896"/>
      <w:bookmarkStart w:id="13" w:name="_Toc104297815"/>
      <w:bookmarkStart w:id="14" w:name="_Toc104300126"/>
      <w:bookmarkStart w:id="15" w:name="_Toc106605455"/>
      <w:bookmarkStart w:id="16" w:name="_Toc510696612"/>
      <w:r>
        <w:t>6.1.3.2.2</w:t>
      </w:r>
      <w:r>
        <w:tab/>
        <w:t>Resource Definition</w:t>
      </w:r>
      <w:bookmarkEnd w:id="11"/>
      <w:bookmarkEnd w:id="12"/>
      <w:bookmarkEnd w:id="13"/>
      <w:bookmarkEnd w:id="14"/>
      <w:bookmarkEnd w:id="15"/>
    </w:p>
    <w:p w14:paraId="78211018" w14:textId="77777777" w:rsidR="00D739C7" w:rsidRDefault="00D739C7" w:rsidP="00D739C7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nmbstf-distSession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dist-sessions</w:t>
      </w:r>
    </w:p>
    <w:p w14:paraId="277369D2" w14:textId="77777777" w:rsidR="00D739C7" w:rsidRDefault="00D739C7" w:rsidP="00D739C7">
      <w:pPr>
        <w:rPr>
          <w:rFonts w:ascii="Arial" w:hAnsi="Arial" w:cs="Arial"/>
        </w:rPr>
      </w:pPr>
      <w:r w:rsidRPr="00F112E4">
        <w:t>This resource shall support the resource URI variables defined in table 6.1.3.2.2-1.</w:t>
      </w:r>
    </w:p>
    <w:p w14:paraId="11AF75EF" w14:textId="77777777" w:rsidR="00D739C7" w:rsidRDefault="00D739C7" w:rsidP="00D739C7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D739C7" w:rsidRPr="00B54FF5" w14:paraId="4C1561BC" w14:textId="77777777" w:rsidTr="000D196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34C00BB" w14:textId="77777777" w:rsidR="00D739C7" w:rsidRPr="0016361A" w:rsidRDefault="00D739C7" w:rsidP="000D1969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5C4D488" w14:textId="77777777" w:rsidR="00D739C7" w:rsidRPr="0016361A" w:rsidRDefault="00D739C7" w:rsidP="000D1969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B1A5400" w14:textId="77777777" w:rsidR="00D739C7" w:rsidRPr="0016361A" w:rsidRDefault="00D739C7" w:rsidP="000D1969">
            <w:pPr>
              <w:pStyle w:val="TAH"/>
            </w:pPr>
            <w:r w:rsidRPr="0016361A">
              <w:t>Definition</w:t>
            </w:r>
          </w:p>
        </w:tc>
      </w:tr>
      <w:tr w:rsidR="00D739C7" w:rsidRPr="00B54FF5" w14:paraId="7D960B5B" w14:textId="77777777" w:rsidTr="000D196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534C0D" w14:textId="77777777" w:rsidR="00D739C7" w:rsidRPr="0016361A" w:rsidRDefault="00D739C7" w:rsidP="000D1969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977FE" w14:textId="77777777" w:rsidR="00D739C7" w:rsidRPr="0016361A" w:rsidRDefault="00D739C7" w:rsidP="000D1969">
            <w:pPr>
              <w:pStyle w:val="TAL"/>
            </w:pPr>
            <w:r>
              <w:t>s</w:t>
            </w:r>
            <w:r w:rsidRPr="0016361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9D536C" w14:textId="77777777" w:rsidR="00D739C7" w:rsidRPr="0016361A" w:rsidRDefault="00D739C7" w:rsidP="000D1969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 w:rsidRPr="0016361A">
              <w:t>6.1.1</w:t>
            </w:r>
          </w:p>
        </w:tc>
      </w:tr>
      <w:tr w:rsidR="00D739C7" w:rsidRPr="00B54FF5" w14:paraId="394D06CA" w14:textId="77777777" w:rsidTr="000D196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E99F3" w14:textId="77777777" w:rsidR="00D739C7" w:rsidRPr="0016361A" w:rsidRDefault="00D739C7" w:rsidP="000D1969">
            <w:pPr>
              <w:pStyle w:val="TAL"/>
            </w:pPr>
            <w:proofErr w:type="spellStart"/>
            <w:r w:rsidRPr="0016361A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4A45D" w14:textId="77777777" w:rsidR="00D739C7" w:rsidRPr="0016361A" w:rsidRDefault="00D739C7" w:rsidP="000D1969">
            <w:pPr>
              <w:pStyle w:val="TAL"/>
            </w:pPr>
            <w:r>
              <w:t>s</w:t>
            </w:r>
            <w:r w:rsidRPr="0016361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42809E" w14:textId="77777777" w:rsidR="00D739C7" w:rsidRPr="0016361A" w:rsidRDefault="00D739C7" w:rsidP="000D1969">
            <w:pPr>
              <w:pStyle w:val="TAL"/>
            </w:pPr>
            <w:r w:rsidRPr="0016361A">
              <w:t>See clause 6.1.1</w:t>
            </w:r>
          </w:p>
        </w:tc>
      </w:tr>
    </w:tbl>
    <w:p w14:paraId="5B0A419B" w14:textId="77777777" w:rsidR="00D739C7" w:rsidRPr="00384E92" w:rsidRDefault="00D739C7" w:rsidP="00D739C7"/>
    <w:p w14:paraId="3383C96D" w14:textId="77777777" w:rsidR="00D739C7" w:rsidRDefault="00D739C7" w:rsidP="00D739C7">
      <w:pPr>
        <w:pStyle w:val="Heading5"/>
      </w:pPr>
      <w:bookmarkStart w:id="17" w:name="_Toc35971403"/>
      <w:bookmarkStart w:id="18" w:name="_Toc98500897"/>
      <w:bookmarkStart w:id="19" w:name="_Toc104297816"/>
      <w:bookmarkStart w:id="20" w:name="_Toc104300127"/>
      <w:bookmarkStart w:id="21" w:name="_Toc106605456"/>
      <w:r>
        <w:t>6.1.3.2.3</w:t>
      </w:r>
      <w:r>
        <w:tab/>
        <w:t>Resource Standard Methods</w:t>
      </w:r>
      <w:bookmarkEnd w:id="16"/>
      <w:bookmarkEnd w:id="17"/>
      <w:bookmarkEnd w:id="18"/>
      <w:bookmarkEnd w:id="19"/>
      <w:bookmarkEnd w:id="20"/>
      <w:bookmarkEnd w:id="21"/>
    </w:p>
    <w:p w14:paraId="61D32693" w14:textId="77777777" w:rsidR="00D739C7" w:rsidRPr="00384E92" w:rsidRDefault="00D739C7">
      <w:pPr>
        <w:pStyle w:val="Heading6"/>
        <w:pPrChange w:id="22" w:author="Meifang Zhu" w:date="2022-06-29T11:31:00Z">
          <w:pPr>
            <w:pStyle w:val="H6"/>
          </w:pPr>
        </w:pPrChange>
      </w:pPr>
      <w:bookmarkStart w:id="23" w:name="_Toc510696613"/>
      <w:bookmarkStart w:id="24" w:name="_Toc35971404"/>
      <w:r w:rsidRPr="00384E92">
        <w:t>6.</w:t>
      </w:r>
      <w:r>
        <w:t>1.3.2.3</w:t>
      </w:r>
      <w:r w:rsidRPr="00384E92">
        <w:t>.1</w:t>
      </w:r>
      <w:r w:rsidRPr="00384E92">
        <w:tab/>
      </w:r>
      <w:bookmarkEnd w:id="23"/>
      <w:bookmarkEnd w:id="24"/>
      <w:r>
        <w:t>POST</w:t>
      </w:r>
    </w:p>
    <w:p w14:paraId="7C7BB648" w14:textId="77777777" w:rsidR="00D739C7" w:rsidRPr="00DA326A" w:rsidRDefault="00D739C7" w:rsidP="00D739C7">
      <w:r w:rsidRPr="00DA326A">
        <w:t>This method creates an individual MBS distribution session resource in the MBSTF.</w:t>
      </w:r>
    </w:p>
    <w:p w14:paraId="310CE30A" w14:textId="77777777" w:rsidR="00D739C7" w:rsidRDefault="00D739C7" w:rsidP="00D739C7">
      <w:r>
        <w:t>This method shall support the URI query parameters specified in table 6.1.3.2.3.1-1.</w:t>
      </w:r>
    </w:p>
    <w:p w14:paraId="566ECC46" w14:textId="77777777" w:rsidR="00D739C7" w:rsidRPr="00384E92" w:rsidRDefault="00D739C7" w:rsidP="00D739C7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D739C7" w:rsidRPr="00B54FF5" w14:paraId="5C1281E0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9F8ADE" w14:textId="77777777" w:rsidR="00D739C7" w:rsidRPr="0016361A" w:rsidRDefault="00D739C7" w:rsidP="000D1969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F6700" w14:textId="77777777" w:rsidR="00D739C7" w:rsidRPr="0016361A" w:rsidRDefault="00D739C7" w:rsidP="000D1969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3F4AAF" w14:textId="77777777" w:rsidR="00D739C7" w:rsidRPr="0016361A" w:rsidRDefault="00D739C7" w:rsidP="000D196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0F3B0" w14:textId="77777777" w:rsidR="00D739C7" w:rsidRPr="0016361A" w:rsidRDefault="00D739C7" w:rsidP="000D1969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319827" w14:textId="77777777" w:rsidR="00D739C7" w:rsidRPr="0016361A" w:rsidRDefault="00D739C7" w:rsidP="000D1969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6FBB0" w14:textId="77777777" w:rsidR="00D739C7" w:rsidRPr="0016361A" w:rsidRDefault="00D739C7" w:rsidP="000D1969">
            <w:pPr>
              <w:pStyle w:val="TAH"/>
            </w:pPr>
            <w:r w:rsidRPr="0016361A">
              <w:t>Applicability</w:t>
            </w:r>
          </w:p>
        </w:tc>
      </w:tr>
      <w:tr w:rsidR="00D739C7" w:rsidRPr="00B54FF5" w14:paraId="07F4F848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0D60CA" w14:textId="77777777" w:rsidR="00D739C7" w:rsidRPr="0016361A" w:rsidRDefault="00D739C7" w:rsidP="000D1969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70D3D" w14:textId="77777777" w:rsidR="00D739C7" w:rsidRPr="0016361A" w:rsidRDefault="00D739C7" w:rsidP="000D196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38731" w14:textId="77777777" w:rsidR="00D739C7" w:rsidRPr="0016361A" w:rsidRDefault="00D739C7" w:rsidP="000D196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65F2F" w14:textId="77777777" w:rsidR="00D739C7" w:rsidRPr="0016361A" w:rsidRDefault="00D739C7" w:rsidP="000D196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AE55A2" w14:textId="77777777" w:rsidR="00D739C7" w:rsidRPr="0016361A" w:rsidRDefault="00D739C7" w:rsidP="000D196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7ED3C" w14:textId="77777777" w:rsidR="00D739C7" w:rsidRPr="0016361A" w:rsidRDefault="00D739C7" w:rsidP="000D1969">
            <w:pPr>
              <w:pStyle w:val="TAL"/>
            </w:pPr>
          </w:p>
        </w:tc>
      </w:tr>
    </w:tbl>
    <w:p w14:paraId="5BE5A1B2" w14:textId="77777777" w:rsidR="00D739C7" w:rsidRDefault="00D739C7" w:rsidP="00D739C7"/>
    <w:p w14:paraId="137904B4" w14:textId="77777777" w:rsidR="00D739C7" w:rsidRPr="00384E92" w:rsidRDefault="00D739C7" w:rsidP="00D739C7">
      <w:r>
        <w:t>This method shall support the request data structures specified in table 6.1.3.2.3.1-2 and the response data structures and response codes specified in table 6.1.3.2.3.1-3.</w:t>
      </w:r>
    </w:p>
    <w:p w14:paraId="24B63B78" w14:textId="77777777" w:rsidR="00D739C7" w:rsidRPr="001769FF" w:rsidRDefault="00D739C7" w:rsidP="00D739C7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D739C7" w:rsidRPr="00B54FF5" w14:paraId="34CE3251" w14:textId="77777777" w:rsidTr="000D1969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142868" w14:textId="77777777" w:rsidR="00D739C7" w:rsidRPr="0016361A" w:rsidRDefault="00D739C7" w:rsidP="000D1969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F185D" w14:textId="77777777" w:rsidR="00D739C7" w:rsidRPr="0016361A" w:rsidRDefault="00D739C7" w:rsidP="000D1969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3687EA" w14:textId="77777777" w:rsidR="00D739C7" w:rsidRPr="0016361A" w:rsidRDefault="00D739C7" w:rsidP="000D1969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091DEE" w14:textId="77777777" w:rsidR="00D739C7" w:rsidRPr="0016361A" w:rsidRDefault="00D739C7" w:rsidP="000D1969">
            <w:pPr>
              <w:pStyle w:val="TAH"/>
            </w:pPr>
            <w:r w:rsidRPr="0016361A">
              <w:t>Description</w:t>
            </w:r>
          </w:p>
        </w:tc>
      </w:tr>
      <w:tr w:rsidR="00D739C7" w:rsidRPr="00B54FF5" w14:paraId="652EC470" w14:textId="77777777" w:rsidTr="000D1969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6D14D5" w14:textId="77777777" w:rsidR="00D739C7" w:rsidRPr="0016361A" w:rsidRDefault="00D739C7" w:rsidP="000D1969">
            <w:pPr>
              <w:pStyle w:val="TAL"/>
            </w:pPr>
            <w:proofErr w:type="spellStart"/>
            <w:r w:rsidRPr="00DA326A">
              <w:t>CreateReqData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50D31" w14:textId="77777777" w:rsidR="00D739C7" w:rsidRPr="0016361A" w:rsidRDefault="00D739C7" w:rsidP="000D1969">
            <w:pPr>
              <w:pStyle w:val="TAC"/>
            </w:pPr>
            <w:r w:rsidRPr="00DA326A"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7D42A" w14:textId="77777777" w:rsidR="00D739C7" w:rsidRPr="0016361A" w:rsidRDefault="00D739C7" w:rsidP="000D1969">
            <w:pPr>
              <w:pStyle w:val="TAL"/>
            </w:pPr>
            <w:r w:rsidRPr="00DA326A"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B30E0B" w14:textId="77777777" w:rsidR="00D739C7" w:rsidRPr="0016361A" w:rsidRDefault="00D739C7" w:rsidP="000D1969">
            <w:pPr>
              <w:pStyle w:val="TAL"/>
            </w:pPr>
            <w:r w:rsidRPr="00DA326A">
              <w:t>Representation of the MBS distribution session to be created in the MBSTF</w:t>
            </w:r>
          </w:p>
        </w:tc>
      </w:tr>
    </w:tbl>
    <w:p w14:paraId="4E32F40C" w14:textId="77777777" w:rsidR="00D739C7" w:rsidRDefault="00D739C7" w:rsidP="00D739C7"/>
    <w:p w14:paraId="13C957C3" w14:textId="77777777" w:rsidR="00D739C7" w:rsidRPr="001769FF" w:rsidRDefault="00D739C7" w:rsidP="00D739C7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D739C7" w:rsidRPr="00B54FF5" w14:paraId="6DEE43AB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38A0CB" w14:textId="77777777" w:rsidR="00D739C7" w:rsidRPr="0016361A" w:rsidRDefault="00D739C7" w:rsidP="000D1969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D5420" w14:textId="77777777" w:rsidR="00D739C7" w:rsidRPr="0016361A" w:rsidRDefault="00D739C7" w:rsidP="000D1969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113B4C" w14:textId="77777777" w:rsidR="00D739C7" w:rsidRPr="0016361A" w:rsidRDefault="00D739C7" w:rsidP="000D1969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1CAD20" w14:textId="77777777" w:rsidR="00D739C7" w:rsidRPr="0016361A" w:rsidRDefault="00D739C7" w:rsidP="000D1969">
            <w:pPr>
              <w:pStyle w:val="TAH"/>
            </w:pPr>
            <w:r w:rsidRPr="0016361A">
              <w:t>Response</w:t>
            </w:r>
          </w:p>
          <w:p w14:paraId="132A684A" w14:textId="77777777" w:rsidR="00D739C7" w:rsidRPr="0016361A" w:rsidRDefault="00D739C7" w:rsidP="000D1969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EF932E" w14:textId="77777777" w:rsidR="00D739C7" w:rsidRPr="0016361A" w:rsidRDefault="00D739C7" w:rsidP="000D1969">
            <w:pPr>
              <w:pStyle w:val="TAH"/>
            </w:pPr>
            <w:r w:rsidRPr="0016361A">
              <w:t>Description</w:t>
            </w:r>
          </w:p>
        </w:tc>
      </w:tr>
      <w:tr w:rsidR="00D739C7" w:rsidRPr="00B54FF5" w14:paraId="0B6E011C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A6EFE7" w14:textId="77777777" w:rsidR="00D739C7" w:rsidRPr="0016361A" w:rsidRDefault="00D739C7" w:rsidP="000D1969">
            <w:pPr>
              <w:pStyle w:val="TAL"/>
            </w:pPr>
            <w:proofErr w:type="spellStart"/>
            <w:r w:rsidRPr="00DA326A">
              <w:t>CreateRspData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E69A0" w14:textId="77777777" w:rsidR="00D739C7" w:rsidRPr="0016361A" w:rsidRDefault="00D739C7" w:rsidP="000D1969">
            <w:pPr>
              <w:pStyle w:val="TAC"/>
            </w:pPr>
            <w:r w:rsidRPr="00DA326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710DE" w14:textId="77777777" w:rsidR="00D739C7" w:rsidRPr="0016361A" w:rsidRDefault="00D739C7" w:rsidP="000D1969">
            <w:pPr>
              <w:pStyle w:val="TAL"/>
            </w:pPr>
            <w:r w:rsidRPr="00DA326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EE426" w14:textId="77777777" w:rsidR="00D739C7" w:rsidRPr="0016361A" w:rsidRDefault="00D739C7" w:rsidP="000D1969">
            <w:pPr>
              <w:pStyle w:val="TAL"/>
            </w:pPr>
            <w:r w:rsidRPr="00DA326A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D354EF" w14:textId="77777777" w:rsidR="00D739C7" w:rsidRPr="0016361A" w:rsidRDefault="00D739C7" w:rsidP="000D1969">
            <w:pPr>
              <w:pStyle w:val="TAL"/>
            </w:pPr>
            <w:r w:rsidRPr="00DA326A">
              <w:t>Successful creation of an MBS session</w:t>
            </w:r>
          </w:p>
        </w:tc>
      </w:tr>
      <w:tr w:rsidR="00D739C7" w:rsidRPr="00B54FF5" w14:paraId="1425C61B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2D5010" w14:textId="77777777" w:rsidR="00D739C7" w:rsidRPr="0016361A" w:rsidRDefault="00D739C7" w:rsidP="000D1969">
            <w:pPr>
              <w:pStyle w:val="TAL"/>
            </w:pPr>
            <w:proofErr w:type="spellStart"/>
            <w:r w:rsidRPr="00DA326A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534D3" w14:textId="77777777" w:rsidR="00D739C7" w:rsidRPr="0016361A" w:rsidRDefault="00D739C7" w:rsidP="000D1969">
            <w:pPr>
              <w:pStyle w:val="TAC"/>
            </w:pPr>
            <w:r w:rsidRPr="00DA326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879A4" w14:textId="77777777" w:rsidR="00D739C7" w:rsidRPr="0016361A" w:rsidRDefault="00D739C7" w:rsidP="000D1969">
            <w:pPr>
              <w:pStyle w:val="TAL"/>
            </w:pPr>
            <w:r w:rsidRPr="00DA326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F4D24" w14:textId="77777777" w:rsidR="00D739C7" w:rsidRPr="0016361A" w:rsidRDefault="00D739C7" w:rsidP="000D1969">
            <w:pPr>
              <w:pStyle w:val="TAL"/>
            </w:pPr>
            <w:r w:rsidRPr="00DA326A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4F1945" w14:textId="77777777" w:rsidR="00D739C7" w:rsidRPr="00DA326A" w:rsidRDefault="00D739C7" w:rsidP="000D1969">
            <w:pPr>
              <w:pStyle w:val="TAL"/>
            </w:pPr>
            <w:r w:rsidRPr="00DA326A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DA326A">
              <w:rPr>
                <w:lang w:eastAsia="zh-CN"/>
              </w:rPr>
              <w:t>resource located on an alternative service instance within the</w:t>
            </w:r>
            <w:r w:rsidRPr="00DA326A">
              <w:t xml:space="preserve"> same MBSTF</w:t>
            </w:r>
            <w:r w:rsidRPr="00DA326A" w:rsidDel="00C62742">
              <w:t xml:space="preserve"> </w:t>
            </w:r>
            <w:r w:rsidRPr="00DA326A">
              <w:t>or MBSTF (service) set.</w:t>
            </w:r>
          </w:p>
          <w:p w14:paraId="348958F0" w14:textId="77777777" w:rsidR="00D739C7" w:rsidRPr="0016361A" w:rsidRDefault="00D739C7" w:rsidP="000D1969">
            <w:pPr>
              <w:pStyle w:val="TAL"/>
            </w:pPr>
            <w:r w:rsidRPr="00DA326A">
              <w:t xml:space="preserve">(NOTE 2) </w:t>
            </w:r>
          </w:p>
        </w:tc>
      </w:tr>
      <w:tr w:rsidR="00D739C7" w:rsidRPr="00B54FF5" w14:paraId="5D2F7BFA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2DC843" w14:textId="77777777" w:rsidR="00D739C7" w:rsidRPr="0016361A" w:rsidRDefault="00D739C7" w:rsidP="000D1969">
            <w:pPr>
              <w:pStyle w:val="TAL"/>
            </w:pPr>
            <w:proofErr w:type="spellStart"/>
            <w:r w:rsidRPr="00DA326A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86CA2" w14:textId="77777777" w:rsidR="00D739C7" w:rsidRPr="0016361A" w:rsidRDefault="00D739C7" w:rsidP="000D1969">
            <w:pPr>
              <w:pStyle w:val="TAC"/>
            </w:pPr>
            <w:r w:rsidRPr="00DA326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C68D4" w14:textId="77777777" w:rsidR="00D739C7" w:rsidRPr="0016361A" w:rsidRDefault="00D739C7" w:rsidP="000D1969">
            <w:pPr>
              <w:pStyle w:val="TAL"/>
            </w:pPr>
            <w:r w:rsidRPr="00DA326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E6F06" w14:textId="77777777" w:rsidR="00D739C7" w:rsidRPr="0016361A" w:rsidRDefault="00D739C7" w:rsidP="000D1969">
            <w:pPr>
              <w:pStyle w:val="TAL"/>
            </w:pPr>
            <w:r w:rsidRPr="00DA326A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260323" w14:textId="77777777" w:rsidR="00D739C7" w:rsidRPr="00DA326A" w:rsidRDefault="00D739C7" w:rsidP="000D1969">
            <w:pPr>
              <w:pStyle w:val="TAL"/>
            </w:pPr>
            <w:r w:rsidRPr="00DA326A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DA326A">
              <w:rPr>
                <w:lang w:eastAsia="zh-CN"/>
              </w:rPr>
              <w:t>resource located on an alternative service instance within the</w:t>
            </w:r>
            <w:r w:rsidRPr="00DA326A">
              <w:t xml:space="preserve"> same MBSTF or MBSTF (service) set.</w:t>
            </w:r>
          </w:p>
          <w:p w14:paraId="1B5313E8" w14:textId="77777777" w:rsidR="00D739C7" w:rsidRPr="0016361A" w:rsidRDefault="00D739C7" w:rsidP="000D1969">
            <w:pPr>
              <w:pStyle w:val="TAL"/>
            </w:pPr>
            <w:r w:rsidRPr="00DA326A">
              <w:t>(NOTE 2)</w:t>
            </w:r>
          </w:p>
        </w:tc>
      </w:tr>
      <w:tr w:rsidR="00D739C7" w:rsidRPr="00B54FF5" w14:paraId="6249D478" w14:textId="77777777" w:rsidTr="000D196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B417B7" w14:textId="77777777" w:rsidR="00D739C7" w:rsidRDefault="00D739C7" w:rsidP="000D1969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74FE7E8D" w14:textId="77777777" w:rsidR="00D739C7" w:rsidRPr="0016361A" w:rsidRDefault="00D739C7" w:rsidP="000D1969">
            <w:pPr>
              <w:pStyle w:val="TAN"/>
            </w:pPr>
            <w:r w:rsidRPr="00DA326A">
              <w:t>NOTE 2:</w:t>
            </w:r>
            <w:r w:rsidRPr="00DA326A">
              <w:tab/>
            </w:r>
            <w:proofErr w:type="spellStart"/>
            <w:r w:rsidRPr="00DA326A">
              <w:t>RedirectResponse</w:t>
            </w:r>
            <w:proofErr w:type="spellEnd"/>
            <w:r w:rsidRPr="00DA326A">
              <w:t xml:space="preserve"> may be inserted by an SCP, see clause 6.10.9.1 of 3GPP TS 29.500 [4].</w:t>
            </w:r>
          </w:p>
        </w:tc>
      </w:tr>
    </w:tbl>
    <w:p w14:paraId="4568EA11" w14:textId="77777777" w:rsidR="00D739C7" w:rsidRDefault="00D739C7" w:rsidP="00D739C7"/>
    <w:p w14:paraId="64E86C49" w14:textId="77777777" w:rsidR="00D739C7" w:rsidRPr="00A04126" w:rsidRDefault="00D739C7" w:rsidP="00D739C7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 xml:space="preserve">6.1.3.2.3.1-4: Headers supported by the </w:t>
      </w:r>
      <w:r>
        <w:t>POST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D739C7" w:rsidRPr="00B54FF5" w14:paraId="7CBB3970" w14:textId="77777777" w:rsidTr="000D1969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8F0BC1" w14:textId="77777777" w:rsidR="00D739C7" w:rsidRPr="0016361A" w:rsidRDefault="00D739C7" w:rsidP="000D1969">
            <w:pPr>
              <w:pStyle w:val="TAH"/>
            </w:pPr>
            <w:r w:rsidRPr="0016361A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C2BFC8" w14:textId="77777777" w:rsidR="00D739C7" w:rsidRPr="0016361A" w:rsidRDefault="00D739C7" w:rsidP="000D1969">
            <w:pPr>
              <w:pStyle w:val="TAH"/>
            </w:pPr>
            <w:r w:rsidRPr="0016361A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443F3D" w14:textId="77777777" w:rsidR="00D739C7" w:rsidRPr="0016361A" w:rsidRDefault="00D739C7" w:rsidP="000D1969">
            <w:pPr>
              <w:pStyle w:val="TAH"/>
            </w:pPr>
            <w:r w:rsidRPr="0016361A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3AC9FF" w14:textId="77777777" w:rsidR="00D739C7" w:rsidRPr="0016361A" w:rsidRDefault="00D739C7" w:rsidP="000D1969">
            <w:pPr>
              <w:pStyle w:val="TAH"/>
            </w:pPr>
            <w:r w:rsidRPr="0016361A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641660" w14:textId="77777777" w:rsidR="00D739C7" w:rsidRPr="0016361A" w:rsidRDefault="00D739C7" w:rsidP="000D1969">
            <w:pPr>
              <w:pStyle w:val="TAH"/>
            </w:pPr>
            <w:r w:rsidRPr="0016361A">
              <w:t>Description</w:t>
            </w:r>
          </w:p>
        </w:tc>
      </w:tr>
      <w:tr w:rsidR="00D739C7" w:rsidRPr="00B54FF5" w14:paraId="292388DD" w14:textId="77777777" w:rsidTr="000D1969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97725A" w14:textId="77777777" w:rsidR="00D739C7" w:rsidRPr="0016361A" w:rsidRDefault="00D739C7" w:rsidP="000D1969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AB97F" w14:textId="77777777" w:rsidR="00D739C7" w:rsidRPr="0016361A" w:rsidRDefault="00D739C7" w:rsidP="000D1969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AE599" w14:textId="77777777" w:rsidR="00D739C7" w:rsidRPr="0016361A" w:rsidRDefault="00D739C7" w:rsidP="000D1969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6FBB8" w14:textId="77777777" w:rsidR="00D739C7" w:rsidRPr="0016361A" w:rsidRDefault="00D739C7" w:rsidP="000D1969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B39337" w14:textId="77777777" w:rsidR="00D739C7" w:rsidRPr="0016361A" w:rsidRDefault="00D739C7" w:rsidP="000D1969">
            <w:pPr>
              <w:pStyle w:val="TAL"/>
            </w:pPr>
          </w:p>
        </w:tc>
      </w:tr>
    </w:tbl>
    <w:p w14:paraId="53463EA1" w14:textId="77777777" w:rsidR="00D739C7" w:rsidRPr="00A04126" w:rsidRDefault="00D739C7" w:rsidP="00D739C7"/>
    <w:p w14:paraId="48DD971B" w14:textId="77777777" w:rsidR="00D739C7" w:rsidRPr="00A04126" w:rsidRDefault="00D739C7" w:rsidP="00D739C7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 xml:space="preserve">6.1.3.2.3.1-5: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D739C7" w:rsidRPr="00B54FF5" w14:paraId="094D4F9C" w14:textId="77777777" w:rsidTr="000D196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FAC0DF" w14:textId="77777777" w:rsidR="00D739C7" w:rsidRPr="0016361A" w:rsidRDefault="00D739C7" w:rsidP="000D1969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C61196" w14:textId="77777777" w:rsidR="00D739C7" w:rsidRPr="0016361A" w:rsidRDefault="00D739C7" w:rsidP="000D1969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D9AF4" w14:textId="77777777" w:rsidR="00D739C7" w:rsidRPr="0016361A" w:rsidRDefault="00D739C7" w:rsidP="000D1969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4E7F53" w14:textId="77777777" w:rsidR="00D739C7" w:rsidRPr="0016361A" w:rsidRDefault="00D739C7" w:rsidP="000D1969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775037" w14:textId="77777777" w:rsidR="00D739C7" w:rsidRPr="0016361A" w:rsidRDefault="00D739C7" w:rsidP="000D1969">
            <w:pPr>
              <w:pStyle w:val="TAH"/>
            </w:pPr>
            <w:r w:rsidRPr="0016361A">
              <w:t>Description</w:t>
            </w:r>
          </w:p>
        </w:tc>
      </w:tr>
      <w:tr w:rsidR="00D739C7" w:rsidRPr="00B54FF5" w14:paraId="304043FD" w14:textId="77777777" w:rsidTr="000D196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F3D070" w14:textId="77777777" w:rsidR="00D739C7" w:rsidRPr="0016361A" w:rsidRDefault="00D739C7" w:rsidP="000D1969">
            <w:pPr>
              <w:pStyle w:val="TAL"/>
            </w:pPr>
            <w:r w:rsidRPr="00DA326A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03E71" w14:textId="77777777" w:rsidR="00D739C7" w:rsidRPr="0016361A" w:rsidRDefault="00D739C7" w:rsidP="000D1969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8424E" w14:textId="77777777" w:rsidR="00D739C7" w:rsidRPr="0016361A" w:rsidRDefault="00D739C7" w:rsidP="000D1969">
            <w:pPr>
              <w:pStyle w:val="TAC"/>
            </w:pPr>
            <w:r w:rsidRPr="00DA326A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4683B" w14:textId="77777777" w:rsidR="00D739C7" w:rsidRPr="0016361A" w:rsidRDefault="00D739C7" w:rsidP="000D1969">
            <w:pPr>
              <w:pStyle w:val="TAL"/>
            </w:pPr>
            <w:r w:rsidRPr="00DA326A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AF5443" w14:textId="77777777" w:rsidR="00D739C7" w:rsidRPr="0016361A" w:rsidRDefault="00D739C7" w:rsidP="000D1969">
            <w:pPr>
              <w:pStyle w:val="TAL"/>
            </w:pPr>
            <w:r w:rsidRPr="00DA326A">
              <w:t>Contains the URI of the newly created resource, according to the structure: {apiRoot}/</w:t>
            </w:r>
            <w:r w:rsidRPr="00F35FC5">
              <w:t>nmbstf-dist</w:t>
            </w:r>
            <w:r>
              <w:t>S</w:t>
            </w:r>
            <w:r w:rsidRPr="00F35FC5">
              <w:t>ession</w:t>
            </w:r>
            <w:r w:rsidRPr="00DA326A">
              <w:t>/&lt;apiVersion&gt;/</w:t>
            </w:r>
            <w:r>
              <w:t>dist-sessions</w:t>
            </w:r>
            <w:r w:rsidRPr="00F35FC5">
              <w:t>/{distSessionRef}</w:t>
            </w:r>
          </w:p>
        </w:tc>
      </w:tr>
    </w:tbl>
    <w:p w14:paraId="2C7D1CD9" w14:textId="77777777" w:rsidR="00D739C7" w:rsidRPr="00DA326A" w:rsidRDefault="00D739C7" w:rsidP="00D739C7"/>
    <w:p w14:paraId="56C885CD" w14:textId="77777777" w:rsidR="00D739C7" w:rsidRPr="00DA326A" w:rsidRDefault="00D739C7" w:rsidP="00D739C7">
      <w:pPr>
        <w:pStyle w:val="TH"/>
        <w:rPr>
          <w:rFonts w:cs="Arial"/>
        </w:rPr>
      </w:pPr>
      <w:r>
        <w:t>Table 6.1.3.2.3.1-6</w:t>
      </w:r>
      <w:r w:rsidRPr="00DA326A">
        <w:t>: Headers supported by the 307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D739C7" w:rsidRPr="00DA326A" w14:paraId="712B8900" w14:textId="77777777" w:rsidTr="000D196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C1E28F" w14:textId="77777777" w:rsidR="00D739C7" w:rsidRPr="00DA326A" w:rsidRDefault="00D739C7" w:rsidP="000D1969">
            <w:pPr>
              <w:pStyle w:val="TAH"/>
            </w:pPr>
            <w:r w:rsidRPr="00DA326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D8707" w14:textId="77777777" w:rsidR="00D739C7" w:rsidRPr="00DA326A" w:rsidRDefault="00D739C7" w:rsidP="000D1969">
            <w:pPr>
              <w:pStyle w:val="TAH"/>
            </w:pPr>
            <w:r w:rsidRPr="00DA326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D1F3C8" w14:textId="77777777" w:rsidR="00D739C7" w:rsidRPr="00DA326A" w:rsidRDefault="00D739C7" w:rsidP="000D1969">
            <w:pPr>
              <w:pStyle w:val="TAH"/>
            </w:pPr>
            <w:r w:rsidRPr="00DA326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820A23" w14:textId="77777777" w:rsidR="00D739C7" w:rsidRPr="00DA326A" w:rsidRDefault="00D739C7" w:rsidP="000D1969">
            <w:pPr>
              <w:pStyle w:val="TAH"/>
            </w:pPr>
            <w:r w:rsidRPr="00DA326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CBA953" w14:textId="77777777" w:rsidR="00D739C7" w:rsidRPr="00DA326A" w:rsidRDefault="00D739C7" w:rsidP="000D1969">
            <w:pPr>
              <w:pStyle w:val="TAH"/>
            </w:pPr>
            <w:r w:rsidRPr="00DA326A">
              <w:t>Description</w:t>
            </w:r>
          </w:p>
        </w:tc>
      </w:tr>
      <w:tr w:rsidR="00D739C7" w:rsidRPr="00DA326A" w14:paraId="6AE0B522" w14:textId="77777777" w:rsidTr="000D196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33B984" w14:textId="77777777" w:rsidR="00D739C7" w:rsidRPr="00DA326A" w:rsidRDefault="00D739C7" w:rsidP="000D1969">
            <w:pPr>
              <w:pStyle w:val="TAL"/>
            </w:pPr>
            <w:r w:rsidRPr="00DA326A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0C1D1" w14:textId="77777777" w:rsidR="00D739C7" w:rsidRPr="00DA326A" w:rsidRDefault="00D739C7" w:rsidP="000D1969">
            <w:pPr>
              <w:pStyle w:val="TAL"/>
            </w:pPr>
            <w:r w:rsidRPr="00DA326A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F81FA1" w14:textId="77777777" w:rsidR="00D739C7" w:rsidRPr="00DA326A" w:rsidRDefault="00D739C7" w:rsidP="000D1969">
            <w:pPr>
              <w:pStyle w:val="TAC"/>
            </w:pPr>
            <w:r w:rsidRPr="00DA326A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E23FE1" w14:textId="77777777" w:rsidR="00D739C7" w:rsidRPr="00DA326A" w:rsidRDefault="00D739C7" w:rsidP="000D1969">
            <w:pPr>
              <w:pStyle w:val="TAL"/>
            </w:pPr>
            <w:r w:rsidRPr="00DA326A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B94CCA" w14:textId="77777777" w:rsidR="00D739C7" w:rsidRPr="00DA326A" w:rsidRDefault="00D739C7" w:rsidP="000D1969">
            <w:pPr>
              <w:pStyle w:val="TAL"/>
            </w:pPr>
            <w:r w:rsidRPr="00DA326A">
              <w:t>An alternative URI of the resource located on an alternative service instance within the same MBSTF or MBSTF (service) set.</w:t>
            </w:r>
          </w:p>
          <w:p w14:paraId="4DC3C81C" w14:textId="77777777" w:rsidR="00D739C7" w:rsidRPr="00DA326A" w:rsidRDefault="00D739C7" w:rsidP="000D1969">
            <w:pPr>
              <w:pStyle w:val="TAL"/>
            </w:pPr>
            <w:r w:rsidRPr="00DA326A">
              <w:t>Or the same URI, if a request is redirected to the same target resource via a different SCP.</w:t>
            </w:r>
          </w:p>
        </w:tc>
      </w:tr>
      <w:tr w:rsidR="00D739C7" w:rsidRPr="00DA326A" w14:paraId="546E2639" w14:textId="77777777" w:rsidTr="000D196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91C6D2" w14:textId="77777777" w:rsidR="00D739C7" w:rsidRPr="00010446" w:rsidRDefault="00D739C7" w:rsidP="000D1969">
            <w:pPr>
              <w:pStyle w:val="TAL"/>
              <w:rPr>
                <w:lang w:val="sv-SE"/>
              </w:rPr>
            </w:pPr>
            <w:r w:rsidRPr="00010446">
              <w:rPr>
                <w:lang w:val="sv-SE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54EA9" w14:textId="77777777" w:rsidR="00D739C7" w:rsidRPr="00DA326A" w:rsidRDefault="00D739C7" w:rsidP="000D1969">
            <w:pPr>
              <w:pStyle w:val="TAL"/>
            </w:pPr>
            <w:r w:rsidRPr="00DA326A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7AA93" w14:textId="77777777" w:rsidR="00D739C7" w:rsidRPr="00DA326A" w:rsidRDefault="00D739C7" w:rsidP="000D1969">
            <w:pPr>
              <w:pStyle w:val="TAC"/>
            </w:pPr>
            <w:r w:rsidRPr="00DA326A"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78292" w14:textId="77777777" w:rsidR="00D739C7" w:rsidRPr="00DA326A" w:rsidRDefault="00D739C7" w:rsidP="000D1969">
            <w:pPr>
              <w:pStyle w:val="TAL"/>
            </w:pPr>
            <w:r w:rsidRPr="00DA326A"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E90B95" w14:textId="77777777" w:rsidR="00D739C7" w:rsidRPr="00DA326A" w:rsidRDefault="00D739C7" w:rsidP="000D1969">
            <w:pPr>
              <w:pStyle w:val="TAL"/>
            </w:pPr>
            <w:r w:rsidRPr="00DA326A">
              <w:t>Identifier of the target MBSTF (service) instance ID towards which the request is redirected</w:t>
            </w:r>
          </w:p>
        </w:tc>
      </w:tr>
    </w:tbl>
    <w:p w14:paraId="20BD4368" w14:textId="77777777" w:rsidR="00D739C7" w:rsidRPr="00DA326A" w:rsidRDefault="00D739C7" w:rsidP="00D739C7"/>
    <w:p w14:paraId="17CFB970" w14:textId="77777777" w:rsidR="00D739C7" w:rsidRPr="00DA326A" w:rsidRDefault="00D739C7" w:rsidP="00D739C7">
      <w:pPr>
        <w:pStyle w:val="TH"/>
        <w:rPr>
          <w:rFonts w:cs="Arial"/>
        </w:rPr>
      </w:pPr>
      <w:r>
        <w:lastRenderedPageBreak/>
        <w:t>Table 6.1.3.2.3.1-7</w:t>
      </w:r>
      <w:r w:rsidRPr="00DA326A">
        <w:t>: Headers supported by the 308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D739C7" w:rsidRPr="00DA326A" w14:paraId="16D58297" w14:textId="77777777" w:rsidTr="000D196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09AA33" w14:textId="77777777" w:rsidR="00D739C7" w:rsidRPr="00DA326A" w:rsidRDefault="00D739C7" w:rsidP="000D1969">
            <w:pPr>
              <w:pStyle w:val="TAH"/>
            </w:pPr>
            <w:r w:rsidRPr="00DA326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D315F4" w14:textId="77777777" w:rsidR="00D739C7" w:rsidRPr="00DA326A" w:rsidRDefault="00D739C7" w:rsidP="000D1969">
            <w:pPr>
              <w:pStyle w:val="TAH"/>
            </w:pPr>
            <w:r w:rsidRPr="00DA326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FE3106" w14:textId="77777777" w:rsidR="00D739C7" w:rsidRPr="00DA326A" w:rsidRDefault="00D739C7" w:rsidP="000D1969">
            <w:pPr>
              <w:pStyle w:val="TAH"/>
            </w:pPr>
            <w:r w:rsidRPr="00DA326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B5E91" w14:textId="77777777" w:rsidR="00D739C7" w:rsidRPr="00DA326A" w:rsidRDefault="00D739C7" w:rsidP="000D1969">
            <w:pPr>
              <w:pStyle w:val="TAH"/>
            </w:pPr>
            <w:r w:rsidRPr="00DA326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579AAC" w14:textId="77777777" w:rsidR="00D739C7" w:rsidRPr="00DA326A" w:rsidRDefault="00D739C7" w:rsidP="000D1969">
            <w:pPr>
              <w:pStyle w:val="TAH"/>
            </w:pPr>
            <w:r w:rsidRPr="00DA326A">
              <w:t>Description</w:t>
            </w:r>
          </w:p>
        </w:tc>
      </w:tr>
      <w:tr w:rsidR="00D739C7" w:rsidRPr="00DA326A" w14:paraId="718A3B32" w14:textId="77777777" w:rsidTr="000D196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FFA6FC" w14:textId="77777777" w:rsidR="00D739C7" w:rsidRPr="00DA326A" w:rsidRDefault="00D739C7" w:rsidP="000D1969">
            <w:pPr>
              <w:pStyle w:val="TAL"/>
            </w:pPr>
            <w:r w:rsidRPr="00DA326A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B5DA01" w14:textId="77777777" w:rsidR="00D739C7" w:rsidRPr="00DA326A" w:rsidRDefault="00D739C7" w:rsidP="000D1969">
            <w:pPr>
              <w:pStyle w:val="TAL"/>
            </w:pPr>
            <w:r w:rsidRPr="00DA326A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7924A3" w14:textId="77777777" w:rsidR="00D739C7" w:rsidRPr="00DA326A" w:rsidRDefault="00D739C7" w:rsidP="000D1969">
            <w:pPr>
              <w:pStyle w:val="TAC"/>
            </w:pPr>
            <w:r w:rsidRPr="00DA326A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7F7DF8" w14:textId="77777777" w:rsidR="00D739C7" w:rsidRPr="00DA326A" w:rsidRDefault="00D739C7" w:rsidP="000D1969">
            <w:pPr>
              <w:pStyle w:val="TAL"/>
            </w:pPr>
            <w:r w:rsidRPr="00DA326A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107D90" w14:textId="77777777" w:rsidR="00D739C7" w:rsidRPr="00DA326A" w:rsidRDefault="00D739C7" w:rsidP="000D1969">
            <w:pPr>
              <w:pStyle w:val="TAL"/>
            </w:pPr>
            <w:r w:rsidRPr="00DA326A">
              <w:t>An alternative URI of the resource located on an alternative service instance within the same MBSTF or MBSTF (service) set.</w:t>
            </w:r>
          </w:p>
          <w:p w14:paraId="1FAE01DD" w14:textId="77777777" w:rsidR="00D739C7" w:rsidRPr="00DA326A" w:rsidRDefault="00D739C7" w:rsidP="000D1969">
            <w:pPr>
              <w:pStyle w:val="TAL"/>
            </w:pPr>
            <w:r w:rsidRPr="00DA326A">
              <w:t>Or the same URI, if a request is redirected to the same target resource via a different SCP.</w:t>
            </w:r>
          </w:p>
        </w:tc>
      </w:tr>
      <w:tr w:rsidR="00D739C7" w:rsidRPr="00DA326A" w14:paraId="0713A2EF" w14:textId="77777777" w:rsidTr="000D196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0DEB0B" w14:textId="77777777" w:rsidR="00D739C7" w:rsidRPr="00010446" w:rsidRDefault="00D739C7" w:rsidP="000D1969">
            <w:pPr>
              <w:pStyle w:val="TAL"/>
              <w:rPr>
                <w:lang w:val="sv-SE"/>
              </w:rPr>
            </w:pPr>
            <w:r w:rsidRPr="00010446">
              <w:rPr>
                <w:lang w:val="sv-SE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EE4D5" w14:textId="77777777" w:rsidR="00D739C7" w:rsidRPr="00DA326A" w:rsidRDefault="00D739C7" w:rsidP="000D1969">
            <w:pPr>
              <w:pStyle w:val="TAL"/>
            </w:pPr>
            <w:r w:rsidRPr="00DA326A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D7F11" w14:textId="77777777" w:rsidR="00D739C7" w:rsidRPr="00DA326A" w:rsidRDefault="00D739C7" w:rsidP="000D1969">
            <w:pPr>
              <w:pStyle w:val="TAC"/>
            </w:pPr>
            <w:r w:rsidRPr="00DA326A"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09827" w14:textId="77777777" w:rsidR="00D739C7" w:rsidRPr="00DA326A" w:rsidRDefault="00D739C7" w:rsidP="000D1969">
            <w:pPr>
              <w:pStyle w:val="TAL"/>
            </w:pPr>
            <w:r w:rsidRPr="00DA326A"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79D601" w14:textId="77777777" w:rsidR="00D739C7" w:rsidRPr="00DA326A" w:rsidRDefault="00D739C7" w:rsidP="000D1969">
            <w:pPr>
              <w:pStyle w:val="TAL"/>
            </w:pPr>
            <w:r w:rsidRPr="00DA326A">
              <w:t>Identifier of the target MBSTF (service) instance ID towards which the request is redirected</w:t>
            </w:r>
          </w:p>
        </w:tc>
      </w:tr>
    </w:tbl>
    <w:p w14:paraId="175E51A4" w14:textId="77777777" w:rsidR="00D739C7" w:rsidRPr="00384E92" w:rsidRDefault="00D739C7" w:rsidP="00D739C7"/>
    <w:p w14:paraId="186EB781" w14:textId="77777777" w:rsidR="00D739C7" w:rsidRDefault="00D739C7" w:rsidP="00D739C7">
      <w:pPr>
        <w:pStyle w:val="Heading5"/>
      </w:pPr>
      <w:bookmarkStart w:id="25" w:name="_Toc510696615"/>
      <w:bookmarkStart w:id="26" w:name="_Toc35971406"/>
      <w:bookmarkStart w:id="27" w:name="_Toc98500898"/>
      <w:bookmarkStart w:id="28" w:name="_Toc104297817"/>
      <w:bookmarkStart w:id="29" w:name="_Toc104300128"/>
      <w:bookmarkStart w:id="30" w:name="_Toc106605457"/>
      <w:r>
        <w:t>6.1.3.2.4</w:t>
      </w:r>
      <w:r>
        <w:tab/>
        <w:t>Resource Custom Operations</w:t>
      </w:r>
      <w:bookmarkEnd w:id="25"/>
      <w:bookmarkEnd w:id="26"/>
      <w:bookmarkEnd w:id="27"/>
      <w:bookmarkEnd w:id="28"/>
      <w:bookmarkEnd w:id="29"/>
      <w:bookmarkEnd w:id="30"/>
    </w:p>
    <w:p w14:paraId="6A8288CE" w14:textId="77777777" w:rsidR="00D739C7" w:rsidRDefault="00D739C7" w:rsidP="00D739C7">
      <w:pPr>
        <w:pStyle w:val="Guidance"/>
        <w:rPr>
          <w:rFonts w:eastAsia="DengXian"/>
          <w:i w:val="0"/>
          <w:color w:val="auto"/>
        </w:rPr>
      </w:pPr>
      <w:r>
        <w:rPr>
          <w:rFonts w:eastAsia="DengXian"/>
          <w:i w:val="0"/>
          <w:color w:val="auto"/>
        </w:rPr>
        <w:t>None</w:t>
      </w:r>
    </w:p>
    <w:p w14:paraId="2CC748D7" w14:textId="77777777" w:rsidR="00D739C7" w:rsidRDefault="00D739C7" w:rsidP="00D739C7">
      <w:pPr>
        <w:pStyle w:val="Heading4"/>
      </w:pPr>
      <w:bookmarkStart w:id="31" w:name="_Toc510696621"/>
      <w:bookmarkStart w:id="32" w:name="_Toc35971412"/>
      <w:bookmarkStart w:id="33" w:name="_Toc98500899"/>
      <w:bookmarkStart w:id="34" w:name="_Toc104297818"/>
      <w:bookmarkStart w:id="35" w:name="_Toc104300129"/>
      <w:bookmarkStart w:id="36" w:name="_Toc106605458"/>
      <w:r>
        <w:t>6.1.3.3</w:t>
      </w:r>
      <w:r>
        <w:tab/>
        <w:t xml:space="preserve">Resource: </w:t>
      </w:r>
      <w:r w:rsidRPr="00DA326A">
        <w:t>Individual MBS distribution session (Document)</w:t>
      </w:r>
      <w:bookmarkEnd w:id="31"/>
      <w:bookmarkEnd w:id="32"/>
      <w:bookmarkEnd w:id="33"/>
      <w:bookmarkEnd w:id="34"/>
      <w:bookmarkEnd w:id="35"/>
      <w:bookmarkEnd w:id="36"/>
    </w:p>
    <w:p w14:paraId="74421933" w14:textId="77777777" w:rsidR="00D739C7" w:rsidRPr="00DA326A" w:rsidRDefault="00D739C7">
      <w:pPr>
        <w:pStyle w:val="Heading5"/>
        <w:pPrChange w:id="37" w:author="Meifang Zhu" w:date="2022-06-29T11:32:00Z">
          <w:pPr>
            <w:keepNext/>
            <w:keepLines/>
            <w:spacing w:before="120"/>
            <w:ind w:left="1701" w:hanging="1701"/>
            <w:outlineLvl w:val="4"/>
          </w:pPr>
        </w:pPrChange>
      </w:pPr>
      <w:bookmarkStart w:id="38" w:name="_Toc81558617"/>
      <w:bookmarkStart w:id="39" w:name="_Toc85877070"/>
      <w:bookmarkStart w:id="40" w:name="_Toc88681522"/>
      <w:bookmarkStart w:id="41" w:name="_Toc89678209"/>
      <w:bookmarkStart w:id="42" w:name="_Toc97302819"/>
      <w:r>
        <w:t>6.1</w:t>
      </w:r>
      <w:r w:rsidRPr="00DA326A">
        <w:t>.3.3.1</w:t>
      </w:r>
      <w:r w:rsidRPr="00DA326A">
        <w:tab/>
        <w:t>Description</w:t>
      </w:r>
      <w:bookmarkEnd w:id="38"/>
      <w:bookmarkEnd w:id="39"/>
      <w:bookmarkEnd w:id="40"/>
      <w:bookmarkEnd w:id="41"/>
      <w:bookmarkEnd w:id="42"/>
    </w:p>
    <w:p w14:paraId="26CDA31A" w14:textId="77777777" w:rsidR="00D739C7" w:rsidRPr="00DA326A" w:rsidRDefault="00D739C7" w:rsidP="00D739C7">
      <w:r w:rsidRPr="00DA326A">
        <w:t>This resource represents an individual MBS distribution session created in the MBSTF.</w:t>
      </w:r>
    </w:p>
    <w:p w14:paraId="39F6F3BD" w14:textId="77777777" w:rsidR="00D739C7" w:rsidRPr="00DA326A" w:rsidRDefault="00D739C7" w:rsidP="00D739C7">
      <w:r w:rsidRPr="00DA326A">
        <w:t>This resource is modelled with the Document resource archetype (see clause C.1 of 3GPP TS 29.501 [5]).</w:t>
      </w:r>
    </w:p>
    <w:p w14:paraId="51F16496" w14:textId="77777777" w:rsidR="00D739C7" w:rsidRPr="00DA326A" w:rsidRDefault="00D739C7">
      <w:pPr>
        <w:pStyle w:val="Heading5"/>
        <w:pPrChange w:id="43" w:author="Meifang Zhu" w:date="2022-06-29T11:32:00Z">
          <w:pPr>
            <w:keepNext/>
            <w:keepLines/>
            <w:spacing w:before="120"/>
            <w:ind w:left="1701" w:hanging="1701"/>
            <w:outlineLvl w:val="4"/>
          </w:pPr>
        </w:pPrChange>
      </w:pPr>
      <w:bookmarkStart w:id="44" w:name="_Toc81558618"/>
      <w:bookmarkStart w:id="45" w:name="_Toc85877071"/>
      <w:bookmarkStart w:id="46" w:name="_Toc88681523"/>
      <w:bookmarkStart w:id="47" w:name="_Toc89678210"/>
      <w:bookmarkStart w:id="48" w:name="_Toc97302820"/>
      <w:r>
        <w:t>6.1</w:t>
      </w:r>
      <w:r w:rsidRPr="00DA326A">
        <w:t>.3.3.2</w:t>
      </w:r>
      <w:r w:rsidRPr="00DA326A">
        <w:tab/>
        <w:t>Resource Definition</w:t>
      </w:r>
      <w:bookmarkEnd w:id="44"/>
      <w:bookmarkEnd w:id="45"/>
      <w:bookmarkEnd w:id="46"/>
      <w:bookmarkEnd w:id="47"/>
      <w:bookmarkEnd w:id="48"/>
    </w:p>
    <w:p w14:paraId="34ACC0E9" w14:textId="77777777" w:rsidR="00D739C7" w:rsidRPr="00DA326A" w:rsidRDefault="00D739C7" w:rsidP="00D739C7">
      <w:r w:rsidRPr="00DA326A">
        <w:t xml:space="preserve">Resource URI: </w:t>
      </w:r>
      <w:r w:rsidRPr="00DA326A">
        <w:rPr>
          <w:b/>
        </w:rPr>
        <w:t>{apiRoot}/</w:t>
      </w:r>
      <w:r>
        <w:rPr>
          <w:b/>
        </w:rPr>
        <w:t>nmbstf-distSession</w:t>
      </w:r>
      <w:r w:rsidRPr="00DA326A">
        <w:rPr>
          <w:b/>
        </w:rPr>
        <w:t>/&lt;apiVersion&gt;/</w:t>
      </w:r>
      <w:r>
        <w:rPr>
          <w:b/>
        </w:rPr>
        <w:t>dist-sessions</w:t>
      </w:r>
      <w:r w:rsidRPr="00DA326A">
        <w:rPr>
          <w:b/>
        </w:rPr>
        <w:t>/{distSessionRef}</w:t>
      </w:r>
    </w:p>
    <w:p w14:paraId="62716C21" w14:textId="77777777" w:rsidR="00D739C7" w:rsidRPr="00DA326A" w:rsidRDefault="00D739C7" w:rsidP="00D739C7">
      <w:pPr>
        <w:rPr>
          <w:rFonts w:ascii="Arial" w:hAnsi="Arial" w:cs="Arial"/>
        </w:rPr>
      </w:pPr>
      <w:r w:rsidRPr="00DA326A">
        <w:t>This resource shall support the resource UR</w:t>
      </w:r>
      <w:r>
        <w:t>I variables defined in table 6.1</w:t>
      </w:r>
      <w:r w:rsidRPr="00DA326A">
        <w:t>.3.3.2-1.</w:t>
      </w:r>
    </w:p>
    <w:p w14:paraId="344E24C0" w14:textId="77777777" w:rsidR="00D739C7" w:rsidRPr="00DA326A" w:rsidRDefault="00D739C7" w:rsidP="00D739C7">
      <w:pPr>
        <w:pStyle w:val="TH"/>
        <w:rPr>
          <w:rFonts w:cs="Arial"/>
        </w:rPr>
      </w:pPr>
      <w:r>
        <w:t>Table 6.1</w:t>
      </w:r>
      <w:r w:rsidRPr="00DA326A">
        <w:t>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37"/>
        <w:gridCol w:w="1992"/>
        <w:gridCol w:w="6294"/>
      </w:tblGrid>
      <w:tr w:rsidR="00D739C7" w:rsidRPr="00DA326A" w14:paraId="7C33BB34" w14:textId="77777777" w:rsidTr="000D196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4E4AFC5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437E01F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E9DF103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D739C7" w:rsidRPr="00DA326A" w14:paraId="4A7F0EB7" w14:textId="77777777" w:rsidTr="000D196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1C627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BC792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Pr="00DA326A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63FA1D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See clause</w:t>
            </w:r>
            <w:r w:rsidRPr="00DA326A">
              <w:rPr>
                <w:rFonts w:ascii="Arial" w:hAnsi="Arial"/>
                <w:sz w:val="18"/>
                <w:lang w:eastAsia="zh-CN"/>
              </w:rPr>
              <w:t> </w:t>
            </w:r>
            <w:r>
              <w:rPr>
                <w:rFonts w:ascii="Arial" w:hAnsi="Arial"/>
                <w:sz w:val="18"/>
              </w:rPr>
              <w:t>6.1</w:t>
            </w:r>
            <w:r w:rsidRPr="00DA326A">
              <w:rPr>
                <w:rFonts w:ascii="Arial" w:hAnsi="Arial"/>
                <w:sz w:val="18"/>
              </w:rPr>
              <w:t>.1</w:t>
            </w:r>
          </w:p>
        </w:tc>
      </w:tr>
      <w:tr w:rsidR="00D739C7" w:rsidRPr="00DA326A" w14:paraId="5B7D99FE" w14:textId="77777777" w:rsidTr="000D196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456B4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EF129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Pr="00DA326A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568D74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clause 6.1</w:t>
            </w:r>
            <w:r w:rsidRPr="00DA326A">
              <w:rPr>
                <w:rFonts w:ascii="Arial" w:hAnsi="Arial"/>
                <w:sz w:val="18"/>
              </w:rPr>
              <w:t>.1</w:t>
            </w:r>
          </w:p>
        </w:tc>
      </w:tr>
      <w:tr w:rsidR="00D739C7" w:rsidRPr="00DA326A" w14:paraId="3B1444C5" w14:textId="77777777" w:rsidTr="000D196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992F7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distSessionRef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80AF0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Pr="00DA326A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2860BF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MBS distribution session reference assigned by the MBSTF during the Create service operation</w:t>
            </w:r>
          </w:p>
        </w:tc>
      </w:tr>
    </w:tbl>
    <w:p w14:paraId="139F1B0D" w14:textId="77777777" w:rsidR="00D739C7" w:rsidRPr="00DA326A" w:rsidRDefault="00D739C7" w:rsidP="00D739C7"/>
    <w:p w14:paraId="59DD8143" w14:textId="77777777" w:rsidR="00D739C7" w:rsidRPr="00DA326A" w:rsidRDefault="00D739C7">
      <w:pPr>
        <w:pStyle w:val="Heading5"/>
        <w:pPrChange w:id="49" w:author="Meifang Zhu" w:date="2022-06-29T11:32:00Z">
          <w:pPr>
            <w:keepNext/>
            <w:keepLines/>
            <w:spacing w:before="120"/>
            <w:ind w:left="1701" w:hanging="1701"/>
            <w:outlineLvl w:val="4"/>
          </w:pPr>
        </w:pPrChange>
      </w:pPr>
      <w:bookmarkStart w:id="50" w:name="_Toc81558619"/>
      <w:bookmarkStart w:id="51" w:name="_Toc85877072"/>
      <w:bookmarkStart w:id="52" w:name="_Toc88681524"/>
      <w:bookmarkStart w:id="53" w:name="_Toc89678211"/>
      <w:bookmarkStart w:id="54" w:name="_Toc97302821"/>
      <w:r>
        <w:t>6.1</w:t>
      </w:r>
      <w:r w:rsidRPr="00DA326A">
        <w:t>.3.3.3</w:t>
      </w:r>
      <w:r w:rsidRPr="00DA326A">
        <w:tab/>
        <w:t>Resource Standard Methods</w:t>
      </w:r>
      <w:bookmarkEnd w:id="50"/>
      <w:bookmarkEnd w:id="51"/>
      <w:bookmarkEnd w:id="52"/>
      <w:bookmarkEnd w:id="53"/>
      <w:bookmarkEnd w:id="54"/>
    </w:p>
    <w:p w14:paraId="21B4C261" w14:textId="77777777" w:rsidR="00D739C7" w:rsidRPr="00DA326A" w:rsidRDefault="00D739C7">
      <w:pPr>
        <w:pStyle w:val="Heading6"/>
        <w:pPrChange w:id="55" w:author="Meifang Zhu" w:date="2022-06-29T11:32:00Z">
          <w:pPr>
            <w:keepNext/>
            <w:keepLines/>
            <w:spacing w:before="120"/>
            <w:ind w:left="1985" w:hanging="1985"/>
          </w:pPr>
        </w:pPrChange>
      </w:pPr>
      <w:r>
        <w:t>6.1</w:t>
      </w:r>
      <w:r w:rsidRPr="00DA326A">
        <w:t>.3.3.3.1</w:t>
      </w:r>
      <w:r w:rsidRPr="00DA326A">
        <w:tab/>
        <w:t>PATCH</w:t>
      </w:r>
    </w:p>
    <w:p w14:paraId="2E91D151" w14:textId="77777777" w:rsidR="00D739C7" w:rsidRPr="00DA326A" w:rsidRDefault="00D739C7" w:rsidP="00D739C7">
      <w:r w:rsidRPr="00DA326A">
        <w:t>This method updates an individual MBS distribution session resource in the MBSTF.</w:t>
      </w:r>
    </w:p>
    <w:p w14:paraId="2B17CE3E" w14:textId="77777777" w:rsidR="00D739C7" w:rsidRPr="00DA326A" w:rsidRDefault="00D739C7" w:rsidP="00D739C7">
      <w:r w:rsidRPr="00DA326A">
        <w:t>This method shall support the URI query p</w:t>
      </w:r>
      <w:r>
        <w:t>arameters specified in table 6.1.3.3</w:t>
      </w:r>
      <w:r w:rsidRPr="00DA326A">
        <w:t>.3.1-1.</w:t>
      </w:r>
    </w:p>
    <w:p w14:paraId="4B4FF4BE" w14:textId="77777777" w:rsidR="00D739C7" w:rsidRPr="00DA326A" w:rsidRDefault="00D739C7" w:rsidP="00D739C7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.3.3.1-1: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D739C7" w:rsidRPr="00DA326A" w14:paraId="4BAAC0CD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6CFD28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38C318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14836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5C06F4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836F1E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4ABFBF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D739C7" w:rsidRPr="00DA326A" w14:paraId="6621C1AD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B35E13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CE46F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42E98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C66DE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C330D6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54196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80FEDCE" w14:textId="77777777" w:rsidR="00D739C7" w:rsidRPr="00DA326A" w:rsidRDefault="00D739C7" w:rsidP="00D739C7"/>
    <w:p w14:paraId="5622B726" w14:textId="77777777" w:rsidR="00D739C7" w:rsidRPr="00DA326A" w:rsidRDefault="00D739C7" w:rsidP="00D739C7">
      <w:r w:rsidRPr="00DA326A">
        <w:t xml:space="preserve">This method shall support the request data structures specified in table </w:t>
      </w:r>
      <w:r>
        <w:t>6.1.3</w:t>
      </w:r>
      <w:r w:rsidRPr="00DA326A">
        <w:t xml:space="preserve">.3.3.1-2 and the response data structures and response codes specified in table </w:t>
      </w:r>
      <w:r>
        <w:t>6.1.3</w:t>
      </w:r>
      <w:r w:rsidRPr="00DA326A">
        <w:t>.3.3.1-3.</w:t>
      </w:r>
    </w:p>
    <w:p w14:paraId="0CD9194E" w14:textId="77777777" w:rsidR="00D739C7" w:rsidRPr="00DA326A" w:rsidRDefault="00D739C7" w:rsidP="00D739C7">
      <w:pPr>
        <w:pStyle w:val="TH"/>
      </w:pPr>
      <w:r w:rsidRPr="00DA326A">
        <w:t xml:space="preserve">Table </w:t>
      </w:r>
      <w:r>
        <w:t>6.1.3</w:t>
      </w:r>
      <w:r w:rsidRPr="00DA326A">
        <w:t>.3.3.1-2: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739C7" w:rsidRPr="00DA326A" w14:paraId="54522F3E" w14:textId="77777777" w:rsidTr="000D196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AC7968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BA9434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D44777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C65908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739C7" w:rsidRPr="00DA326A" w14:paraId="379A7EE9" w14:textId="77777777" w:rsidTr="000D196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EB4539" w14:textId="77777777" w:rsidR="00D739C7" w:rsidRPr="00DA326A" w:rsidDel="009C5531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array(</w:t>
            </w:r>
            <w:proofErr w:type="spellStart"/>
            <w:r w:rsidRPr="00DA326A">
              <w:rPr>
                <w:rFonts w:ascii="Arial" w:hAnsi="Arial"/>
                <w:sz w:val="18"/>
              </w:rPr>
              <w:t>PatchItem</w:t>
            </w:r>
            <w:proofErr w:type="spellEnd"/>
            <w:r w:rsidRPr="00DA326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B8FFF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FFFE1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E83734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List of changes to be made to the MBS session resource, according to the JSON PATCH format specified in IETF RFC 6902 [16].</w:t>
            </w:r>
          </w:p>
        </w:tc>
      </w:tr>
    </w:tbl>
    <w:p w14:paraId="3D039340" w14:textId="77777777" w:rsidR="00D739C7" w:rsidRPr="00DA326A" w:rsidRDefault="00D739C7" w:rsidP="00D739C7"/>
    <w:p w14:paraId="4D34D996" w14:textId="77777777" w:rsidR="00D739C7" w:rsidRPr="00DA326A" w:rsidRDefault="00D739C7" w:rsidP="00D739C7">
      <w:pPr>
        <w:pStyle w:val="TH"/>
      </w:pPr>
      <w:r w:rsidRPr="00DA326A">
        <w:lastRenderedPageBreak/>
        <w:t xml:space="preserve">Table </w:t>
      </w:r>
      <w:r>
        <w:t>6.1.3</w:t>
      </w:r>
      <w:r w:rsidRPr="00DA326A">
        <w:t>.3.3.1-3: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D739C7" w:rsidRPr="00DA326A" w14:paraId="1C4F5A47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8C3970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8477BF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F2B02F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5DADBA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Response</w:t>
            </w:r>
          </w:p>
          <w:p w14:paraId="72DE8A50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6D25C8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739C7" w:rsidRPr="00DA326A" w14:paraId="4406FE9A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47097F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40D59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102B9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2428F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102923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Successful response</w:t>
            </w:r>
          </w:p>
        </w:tc>
      </w:tr>
      <w:tr w:rsidR="00D739C7" w:rsidRPr="00DA326A" w14:paraId="1C708D26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624072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DistSession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F41D5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D8236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938CC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24A23B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7090">
              <w:rPr>
                <w:rFonts w:ascii="Arial" w:hAnsi="Arial"/>
                <w:sz w:val="18"/>
              </w:rPr>
              <w:t>Upon success, a response body containing the updated</w:t>
            </w:r>
            <w:r>
              <w:rPr>
                <w:rFonts w:ascii="Arial" w:hAnsi="Arial"/>
                <w:sz w:val="18"/>
              </w:rPr>
              <w:t xml:space="preserve"> representation of Distribution Session shall be returned</w:t>
            </w:r>
          </w:p>
        </w:tc>
      </w:tr>
      <w:tr w:rsidR="00D739C7" w:rsidRPr="00DA326A" w14:paraId="17AE173A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E3AADF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EEC1A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4790A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43512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64D578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DA326A">
              <w:rPr>
                <w:rFonts w:ascii="Arial" w:hAnsi="Arial"/>
                <w:sz w:val="18"/>
                <w:lang w:eastAsia="zh-CN"/>
              </w:rPr>
              <w:t>resource located on an alternative service instance within the</w:t>
            </w:r>
            <w:r w:rsidRPr="00DA326A">
              <w:rPr>
                <w:rFonts w:ascii="Arial" w:hAnsi="Arial"/>
                <w:sz w:val="18"/>
              </w:rPr>
              <w:t xml:space="preserve"> same MBSTF</w:t>
            </w:r>
            <w:r w:rsidRPr="00DA326A" w:rsidDel="00C62742">
              <w:rPr>
                <w:rFonts w:ascii="Arial" w:hAnsi="Arial"/>
                <w:sz w:val="18"/>
              </w:rPr>
              <w:t xml:space="preserve"> </w:t>
            </w:r>
            <w:r w:rsidRPr="00DA326A">
              <w:rPr>
                <w:rFonts w:ascii="Arial" w:hAnsi="Arial"/>
                <w:sz w:val="18"/>
              </w:rPr>
              <w:t>or MBSTF (service) set.</w:t>
            </w:r>
          </w:p>
          <w:p w14:paraId="0C5E45F2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(NOTE 2) </w:t>
            </w:r>
          </w:p>
        </w:tc>
      </w:tr>
      <w:tr w:rsidR="00D739C7" w:rsidRPr="00DA326A" w14:paraId="43ED7862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BDDC66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CDDBD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38DB3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FF766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B2E90F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DA326A">
              <w:rPr>
                <w:rFonts w:ascii="Arial" w:hAnsi="Arial"/>
                <w:sz w:val="18"/>
                <w:lang w:eastAsia="zh-CN"/>
              </w:rPr>
              <w:t>resource located on an alternative service instance within the</w:t>
            </w:r>
            <w:r w:rsidRPr="00DA326A">
              <w:rPr>
                <w:rFonts w:ascii="Arial" w:hAnsi="Arial"/>
                <w:sz w:val="18"/>
              </w:rPr>
              <w:t xml:space="preserve"> same MBSTF or MBSTF (service) set.</w:t>
            </w:r>
          </w:p>
          <w:p w14:paraId="20A3B899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(NOTE 2)</w:t>
            </w:r>
          </w:p>
        </w:tc>
      </w:tr>
      <w:tr w:rsidR="00D739C7" w:rsidRPr="00DA326A" w14:paraId="0E127F12" w14:textId="77777777" w:rsidTr="000D196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30274A" w14:textId="77777777" w:rsidR="00D739C7" w:rsidRPr="00DA326A" w:rsidRDefault="00D739C7" w:rsidP="000D196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1:</w:t>
            </w:r>
            <w:r w:rsidRPr="00DA326A">
              <w:rPr>
                <w:rFonts w:ascii="Arial" w:hAnsi="Arial"/>
                <w:sz w:val="18"/>
              </w:rPr>
              <w:tab/>
              <w:t>The mandatory HTTP error status code for the PATCH method listed in Table 5.2.7.1-1 of 3GPP TS 29.500 [4] also apply.</w:t>
            </w:r>
          </w:p>
          <w:p w14:paraId="3A5FF3A3" w14:textId="77777777" w:rsidR="00D739C7" w:rsidRPr="00DA326A" w:rsidRDefault="00D739C7" w:rsidP="000D196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2:</w:t>
            </w:r>
            <w:r w:rsidRPr="00DA326A">
              <w:rPr>
                <w:rFonts w:ascii="Arial" w:hAnsi="Arial"/>
                <w:sz w:val="18"/>
              </w:rPr>
              <w:tab/>
            </w: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  <w:r w:rsidRPr="00DA326A">
              <w:rPr>
                <w:rFonts w:ascii="Arial" w:hAnsi="Arial"/>
                <w:sz w:val="18"/>
              </w:rPr>
              <w:t xml:space="preserve"> may be inserted by an SCP, see clause 6.10.9.1 of 3GPP TS 29.500 [4].</w:t>
            </w:r>
          </w:p>
        </w:tc>
      </w:tr>
    </w:tbl>
    <w:p w14:paraId="76A19A9F" w14:textId="77777777" w:rsidR="00D739C7" w:rsidRPr="00DA326A" w:rsidRDefault="00D739C7" w:rsidP="00D739C7"/>
    <w:p w14:paraId="30B5B1BC" w14:textId="77777777" w:rsidR="00D739C7" w:rsidRPr="00DA326A" w:rsidRDefault="00D739C7" w:rsidP="00D739C7">
      <w:pPr>
        <w:pStyle w:val="TH"/>
      </w:pPr>
      <w:r w:rsidRPr="00DA326A">
        <w:t xml:space="preserve">Table </w:t>
      </w:r>
      <w:r>
        <w:t>6.1.3</w:t>
      </w:r>
      <w:r w:rsidRPr="00DA326A">
        <w:t>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39C7" w:rsidRPr="00DA326A" w14:paraId="328BF068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704965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BC8832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C1E491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6A78FF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B0C53F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739C7" w:rsidRPr="00DA326A" w14:paraId="2A64727B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929C8C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8C8DBD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264E32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92B965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EDF1A73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An alternative URI of the resource located on an alternative service instance within the same MBSTF or MBSTF (service) set.</w:t>
            </w:r>
          </w:p>
          <w:p w14:paraId="5006A7E9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Or the same URI, if a request is redirected to the same target resource via a different SCP.</w:t>
            </w:r>
          </w:p>
        </w:tc>
      </w:tr>
      <w:tr w:rsidR="00D739C7" w:rsidRPr="00DA326A" w14:paraId="60E0B1AE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88B48B" w14:textId="77777777" w:rsidR="00D739C7" w:rsidRPr="00010446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010446">
              <w:rPr>
                <w:rFonts w:ascii="Arial" w:hAnsi="Arial"/>
                <w:sz w:val="18"/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32CDD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CD122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FDDB0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78AF0E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Identifier of the target MBSTF (service) instance ID towards which the request is redirected</w:t>
            </w:r>
          </w:p>
        </w:tc>
      </w:tr>
    </w:tbl>
    <w:p w14:paraId="270D5B52" w14:textId="77777777" w:rsidR="00D739C7" w:rsidRPr="00DA326A" w:rsidRDefault="00D739C7" w:rsidP="00D739C7"/>
    <w:p w14:paraId="46751CF9" w14:textId="77777777" w:rsidR="00D739C7" w:rsidRPr="00DA326A" w:rsidRDefault="00D739C7" w:rsidP="00D739C7">
      <w:pPr>
        <w:pStyle w:val="TH"/>
      </w:pPr>
      <w:r w:rsidRPr="00DA326A">
        <w:t xml:space="preserve">Table </w:t>
      </w:r>
      <w:r>
        <w:t>6.1.3</w:t>
      </w:r>
      <w:r w:rsidRPr="00DA326A">
        <w:t>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39C7" w:rsidRPr="00DA326A" w14:paraId="6D9FDD54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5618A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B9FE3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917625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6E4981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068818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739C7" w:rsidRPr="00DA326A" w14:paraId="7CA97D32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FACCD6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1082E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3AFC4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AD0FD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204B23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An alternative URI of the resource located on an alternative service instance within the same MBSTF or MBSTF (service) set.</w:t>
            </w:r>
          </w:p>
          <w:p w14:paraId="12EF2D4C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Or the same URI, if a request is redirected to the same target resource via a different SCP.</w:t>
            </w:r>
          </w:p>
        </w:tc>
      </w:tr>
      <w:tr w:rsidR="00D739C7" w:rsidRPr="00DA326A" w14:paraId="70AF0CCA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34D709" w14:textId="77777777" w:rsidR="00D739C7" w:rsidRPr="00010446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010446">
              <w:rPr>
                <w:rFonts w:ascii="Arial" w:hAnsi="Arial"/>
                <w:sz w:val="18"/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A2F17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D4F62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B4E20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B0EE33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Identifier of the target MBSTF (service) instance ID towards which the request is redirected</w:t>
            </w:r>
          </w:p>
        </w:tc>
      </w:tr>
    </w:tbl>
    <w:p w14:paraId="068AA1BD" w14:textId="77777777" w:rsidR="00D739C7" w:rsidRPr="00DA326A" w:rsidRDefault="00D739C7" w:rsidP="00D739C7"/>
    <w:p w14:paraId="0F6B88FC" w14:textId="77777777" w:rsidR="00D739C7" w:rsidRPr="00DA326A" w:rsidRDefault="00D739C7">
      <w:pPr>
        <w:pStyle w:val="Heading6"/>
        <w:pPrChange w:id="56" w:author="Meifang Zhu" w:date="2022-06-29T11:32:00Z">
          <w:pPr>
            <w:keepNext/>
            <w:keepLines/>
            <w:spacing w:before="120"/>
            <w:ind w:left="1985" w:hanging="1985"/>
          </w:pPr>
        </w:pPrChange>
      </w:pPr>
      <w:r>
        <w:t>6.1.3</w:t>
      </w:r>
      <w:r w:rsidRPr="00DA326A">
        <w:t>.3.3.2</w:t>
      </w:r>
      <w:r w:rsidRPr="00DA326A">
        <w:tab/>
        <w:t>DELETE</w:t>
      </w:r>
    </w:p>
    <w:p w14:paraId="2B72DD4D" w14:textId="77777777" w:rsidR="00D739C7" w:rsidRPr="00DA326A" w:rsidRDefault="00D739C7" w:rsidP="00D739C7">
      <w:r w:rsidRPr="00DA326A">
        <w:t>This method deletes an individual MBS distribution session resource in the MBSTF.</w:t>
      </w:r>
    </w:p>
    <w:p w14:paraId="70A09DD3" w14:textId="77777777" w:rsidR="00D739C7" w:rsidRPr="00DA326A" w:rsidRDefault="00D739C7" w:rsidP="00D739C7">
      <w:r w:rsidRPr="00DA326A">
        <w:t xml:space="preserve">This method shall support the URI query parameters specified in table </w:t>
      </w:r>
      <w:r>
        <w:t>6.1.3.3</w:t>
      </w:r>
      <w:r w:rsidRPr="00DA326A">
        <w:t>.3.2-1.</w:t>
      </w:r>
    </w:p>
    <w:p w14:paraId="5CD39319" w14:textId="77777777" w:rsidR="00D739C7" w:rsidRPr="00DA326A" w:rsidRDefault="00D739C7" w:rsidP="00D739C7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.3.3.2-1: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D739C7" w:rsidRPr="00DA326A" w14:paraId="06CCEBFC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BF1234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2A32DA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DA67E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90CAF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087868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FFF7A9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D739C7" w:rsidRPr="00DA326A" w14:paraId="7FAD15F1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85D100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FDE84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4EFC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AFC14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A55FB6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597CB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E2FBE88" w14:textId="77777777" w:rsidR="00D739C7" w:rsidRPr="00DA326A" w:rsidRDefault="00D739C7" w:rsidP="00D739C7"/>
    <w:p w14:paraId="78AD242C" w14:textId="77777777" w:rsidR="00D739C7" w:rsidRPr="00DA326A" w:rsidRDefault="00D739C7" w:rsidP="00D739C7">
      <w:r w:rsidRPr="00DA326A">
        <w:t xml:space="preserve">This method shall support the request data structures specified in table </w:t>
      </w:r>
      <w:r>
        <w:t>6.1.3</w:t>
      </w:r>
      <w:r w:rsidRPr="00DA326A">
        <w:t xml:space="preserve">.3.3.2-2 and the response data structures and response codes specified in table </w:t>
      </w:r>
      <w:r>
        <w:t>6.1.3</w:t>
      </w:r>
      <w:r w:rsidRPr="00DA326A">
        <w:t>.3.3.2-3.</w:t>
      </w:r>
    </w:p>
    <w:p w14:paraId="255191BD" w14:textId="77777777" w:rsidR="00D739C7" w:rsidRPr="00DA326A" w:rsidRDefault="00D739C7" w:rsidP="00D739C7">
      <w:pPr>
        <w:pStyle w:val="TH"/>
      </w:pPr>
      <w:r w:rsidRPr="00DA326A">
        <w:lastRenderedPageBreak/>
        <w:t xml:space="preserve">Table </w:t>
      </w:r>
      <w:r>
        <w:t>6.1.3</w:t>
      </w:r>
      <w:r w:rsidRPr="00DA326A">
        <w:t>.3.3.2-2: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739C7" w:rsidRPr="00DA326A" w14:paraId="554B0A35" w14:textId="77777777" w:rsidTr="000D196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50CCE9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D1EAE6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2D54BE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18D908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739C7" w:rsidRPr="00DA326A" w14:paraId="7E9F2FAC" w14:textId="77777777" w:rsidTr="000D196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D3684C" w14:textId="77777777" w:rsidR="00D739C7" w:rsidRPr="00DA326A" w:rsidDel="009C5531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50BAB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D73B7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3D1017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BF4DA36" w14:textId="77777777" w:rsidR="00D739C7" w:rsidRPr="00DA326A" w:rsidRDefault="00D739C7" w:rsidP="00D739C7"/>
    <w:p w14:paraId="3B6425DB" w14:textId="77777777" w:rsidR="00D739C7" w:rsidRPr="00DA326A" w:rsidRDefault="00D739C7" w:rsidP="00D739C7">
      <w:pPr>
        <w:pStyle w:val="TH"/>
      </w:pPr>
      <w:r w:rsidRPr="00DA326A">
        <w:t xml:space="preserve">Table </w:t>
      </w:r>
      <w:r>
        <w:t>6.1.3</w:t>
      </w:r>
      <w:r w:rsidRPr="00DA326A">
        <w:t>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D739C7" w:rsidRPr="00DA326A" w14:paraId="798DCE8A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0D0D0A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A013C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CE5B5F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944006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Response</w:t>
            </w:r>
          </w:p>
          <w:p w14:paraId="3E691154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A939D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739C7" w:rsidRPr="00DA326A" w14:paraId="6549323C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398289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1AC18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3E4E4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0E64F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801241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Successful response</w:t>
            </w:r>
          </w:p>
        </w:tc>
      </w:tr>
      <w:tr w:rsidR="00D739C7" w:rsidRPr="00DA326A" w14:paraId="310EC6DA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1913EB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DFC56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61A2D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70D42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947FCE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DA326A">
              <w:rPr>
                <w:rFonts w:ascii="Arial" w:hAnsi="Arial"/>
                <w:sz w:val="18"/>
                <w:lang w:eastAsia="zh-CN"/>
              </w:rPr>
              <w:t>resource located on an alternative service instance within the</w:t>
            </w:r>
            <w:r w:rsidRPr="00DA326A">
              <w:rPr>
                <w:rFonts w:ascii="Arial" w:hAnsi="Arial"/>
                <w:sz w:val="18"/>
              </w:rPr>
              <w:t xml:space="preserve"> same MBSTF or MBSTF (service) set.</w:t>
            </w:r>
          </w:p>
          <w:p w14:paraId="46F7F214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(NOTE 2) </w:t>
            </w:r>
          </w:p>
        </w:tc>
      </w:tr>
      <w:tr w:rsidR="00D739C7" w:rsidRPr="00DA326A" w14:paraId="77EB49C6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EF6E04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C5A9B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CCD45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B8530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A17A53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DA326A">
              <w:rPr>
                <w:rFonts w:ascii="Arial" w:hAnsi="Arial"/>
                <w:sz w:val="18"/>
                <w:lang w:eastAsia="zh-CN"/>
              </w:rPr>
              <w:t>resource located on an alternative service instance within the</w:t>
            </w:r>
            <w:r w:rsidRPr="00DA326A">
              <w:rPr>
                <w:rFonts w:ascii="Arial" w:hAnsi="Arial"/>
                <w:sz w:val="18"/>
              </w:rPr>
              <w:t xml:space="preserve"> same MBSTF or MBSTF (service) set.</w:t>
            </w:r>
          </w:p>
          <w:p w14:paraId="5FDE8D9B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(NOTE 2)</w:t>
            </w:r>
          </w:p>
        </w:tc>
      </w:tr>
      <w:tr w:rsidR="00D739C7" w:rsidRPr="00DA326A" w14:paraId="4BF63417" w14:textId="77777777" w:rsidTr="000D196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7A224D" w14:textId="77777777" w:rsidR="00D739C7" w:rsidRPr="00DA326A" w:rsidRDefault="00D739C7" w:rsidP="000D196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1:</w:t>
            </w:r>
            <w:r w:rsidRPr="00DA326A">
              <w:rPr>
                <w:rFonts w:ascii="Arial" w:hAnsi="Arial"/>
                <w:sz w:val="18"/>
              </w:rPr>
              <w:tab/>
              <w:t>The mandatory HTTP error status code for the DELETE method listed in Table 5.2.7.1-1 of 3GPP TS 29.500 [4] also apply.</w:t>
            </w:r>
          </w:p>
          <w:p w14:paraId="208290B5" w14:textId="77777777" w:rsidR="00D739C7" w:rsidRPr="00DA326A" w:rsidRDefault="00D739C7" w:rsidP="000D196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2:</w:t>
            </w:r>
            <w:r w:rsidRPr="00DA326A">
              <w:rPr>
                <w:rFonts w:ascii="Arial" w:hAnsi="Arial"/>
                <w:sz w:val="18"/>
              </w:rPr>
              <w:tab/>
            </w: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  <w:r w:rsidRPr="00DA326A">
              <w:rPr>
                <w:rFonts w:ascii="Arial" w:hAnsi="Arial"/>
                <w:sz w:val="18"/>
              </w:rPr>
              <w:t xml:space="preserve"> may be inserted by an SCP, see clause 6.10.9.1 of 3GPP TS 29.500 [4].</w:t>
            </w:r>
          </w:p>
        </w:tc>
      </w:tr>
    </w:tbl>
    <w:p w14:paraId="3F392302" w14:textId="77777777" w:rsidR="00D739C7" w:rsidRPr="00DA326A" w:rsidRDefault="00D739C7" w:rsidP="00D739C7"/>
    <w:p w14:paraId="0E00D69A" w14:textId="77777777" w:rsidR="00D739C7" w:rsidRPr="00DA326A" w:rsidRDefault="00D739C7" w:rsidP="00D739C7">
      <w:pPr>
        <w:pStyle w:val="TH"/>
      </w:pPr>
      <w:r w:rsidRPr="00DA326A">
        <w:t xml:space="preserve">Table </w:t>
      </w:r>
      <w:r>
        <w:t>6.1.3</w:t>
      </w:r>
      <w:r w:rsidRPr="00DA326A">
        <w:t>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39C7" w:rsidRPr="00DA326A" w14:paraId="2FB9B88B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358160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B118E5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4B494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604BC3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4741F3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739C7" w:rsidRPr="00DA326A" w14:paraId="2ADDA728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E9839B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6A77A2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7C6B64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30B2D8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49E84E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An alternative URI of the resource located on an alternative service instance within the same MBSTF or MBSTF (service) set.</w:t>
            </w:r>
          </w:p>
          <w:p w14:paraId="6761B806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Or the same URI, if a request is redirected to the same target resource via a different SCP.</w:t>
            </w:r>
          </w:p>
        </w:tc>
      </w:tr>
      <w:tr w:rsidR="00D739C7" w:rsidRPr="00DA326A" w14:paraId="7BF66FE0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626F5E" w14:textId="77777777" w:rsidR="00D739C7" w:rsidRPr="00010446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010446">
              <w:rPr>
                <w:rFonts w:ascii="Arial" w:hAnsi="Arial"/>
                <w:sz w:val="18"/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727B7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B64A7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15E50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3C28D0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Identifier of the target MBSTF (service) instance ID towards which the request is redirected</w:t>
            </w:r>
          </w:p>
        </w:tc>
      </w:tr>
    </w:tbl>
    <w:p w14:paraId="382EED0C" w14:textId="77777777" w:rsidR="00D739C7" w:rsidRPr="00DA326A" w:rsidRDefault="00D739C7" w:rsidP="00D739C7"/>
    <w:p w14:paraId="7B48B05C" w14:textId="77777777" w:rsidR="00D739C7" w:rsidRPr="00DA326A" w:rsidRDefault="00D739C7" w:rsidP="00D739C7">
      <w:pPr>
        <w:pStyle w:val="TH"/>
      </w:pPr>
      <w:r w:rsidRPr="00DA326A">
        <w:t xml:space="preserve">Table </w:t>
      </w:r>
      <w:r>
        <w:t>6.1.3</w:t>
      </w:r>
      <w:r w:rsidRPr="00DA326A">
        <w:t>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39C7" w:rsidRPr="00DA326A" w14:paraId="18B99CA6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2B2CF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26C91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BC774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F5946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B0ABBF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739C7" w:rsidRPr="00DA326A" w14:paraId="5AC06AA0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BB531D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04BF6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1F00B2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A8ED3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F5E62D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An alternative URI of the resource located on an alternative service instance within the same MBSTF or MBSTF (service) set.</w:t>
            </w:r>
          </w:p>
          <w:p w14:paraId="0D8C4F07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Or the same URI, if a request is redirected to the same target resource via a different SCP.</w:t>
            </w:r>
          </w:p>
        </w:tc>
      </w:tr>
      <w:tr w:rsidR="00D739C7" w:rsidRPr="00DA326A" w14:paraId="4A97426F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C766FA" w14:textId="77777777" w:rsidR="00D739C7" w:rsidRPr="00010446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010446">
              <w:rPr>
                <w:rFonts w:ascii="Arial" w:hAnsi="Arial"/>
                <w:sz w:val="18"/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6390B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74BFE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AFF74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A6D71C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Identifier of the target MB-STF (service) instance ID towards which the request is redirected</w:t>
            </w:r>
          </w:p>
        </w:tc>
      </w:tr>
    </w:tbl>
    <w:p w14:paraId="27DC8081" w14:textId="77777777" w:rsidR="00D739C7" w:rsidRPr="00DA326A" w:rsidRDefault="00D739C7" w:rsidP="00D739C7"/>
    <w:p w14:paraId="513AA915" w14:textId="77777777" w:rsidR="00D739C7" w:rsidRPr="00DA326A" w:rsidRDefault="00D739C7">
      <w:pPr>
        <w:pStyle w:val="Heading6"/>
        <w:pPrChange w:id="57" w:author="Meifang Zhu" w:date="2022-06-29T11:32:00Z">
          <w:pPr>
            <w:keepNext/>
            <w:keepLines/>
            <w:spacing w:before="120"/>
            <w:ind w:left="1985" w:hanging="1985"/>
          </w:pPr>
        </w:pPrChange>
      </w:pPr>
      <w:r>
        <w:t>6.1.3</w:t>
      </w:r>
      <w:r w:rsidRPr="00DA326A">
        <w:t>.3.3.3</w:t>
      </w:r>
      <w:r w:rsidRPr="00DA326A">
        <w:tab/>
        <w:t>GET</w:t>
      </w:r>
    </w:p>
    <w:p w14:paraId="52756AC3" w14:textId="77777777" w:rsidR="00D739C7" w:rsidRPr="00DA326A" w:rsidRDefault="00D739C7" w:rsidP="00D739C7">
      <w:r w:rsidRPr="00DA326A">
        <w:t>This method retrieves an individual MBS distribution session resource in the MBSTF.</w:t>
      </w:r>
    </w:p>
    <w:p w14:paraId="7D8D9666" w14:textId="77777777" w:rsidR="00D739C7" w:rsidRPr="00DA326A" w:rsidRDefault="00D739C7" w:rsidP="00D739C7">
      <w:r w:rsidRPr="00DA326A">
        <w:t xml:space="preserve">This method shall support the URI query parameters specified in table </w:t>
      </w:r>
      <w:r>
        <w:t>6.1.3.3</w:t>
      </w:r>
      <w:r w:rsidRPr="00DA326A">
        <w:t>.3.3-1.</w:t>
      </w:r>
    </w:p>
    <w:p w14:paraId="3BCFC5E9" w14:textId="77777777" w:rsidR="00D739C7" w:rsidRPr="00DA326A" w:rsidRDefault="00D739C7" w:rsidP="00D739C7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.3.3.3-1: URI query parameters supported by the GET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D739C7" w:rsidRPr="00DA326A" w14:paraId="47737B5C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E8430D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612788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367621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5EB524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580828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3DDDD2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D739C7" w:rsidRPr="00DA326A" w14:paraId="591B189B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50497F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05526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F3545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B8730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5DFE4C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19CDA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F8BE219" w14:textId="77777777" w:rsidR="00D739C7" w:rsidRPr="00DA326A" w:rsidRDefault="00D739C7" w:rsidP="00D739C7"/>
    <w:p w14:paraId="346DD996" w14:textId="77777777" w:rsidR="00D739C7" w:rsidRPr="00DA326A" w:rsidRDefault="00D739C7" w:rsidP="00D739C7">
      <w:r w:rsidRPr="00DA326A">
        <w:lastRenderedPageBreak/>
        <w:t xml:space="preserve">This method shall support the request data structures specified in table </w:t>
      </w:r>
      <w:r>
        <w:t>6.1.3</w:t>
      </w:r>
      <w:r w:rsidRPr="00DA326A">
        <w:t xml:space="preserve">.3.3.3-2 and the response data structures and response codes specified in table </w:t>
      </w:r>
      <w:r>
        <w:t>6.1.3</w:t>
      </w:r>
      <w:r w:rsidRPr="00DA326A">
        <w:t>.3.3.3-3.</w:t>
      </w:r>
    </w:p>
    <w:p w14:paraId="754116BF" w14:textId="77777777" w:rsidR="00D739C7" w:rsidRPr="00DA326A" w:rsidRDefault="00D739C7" w:rsidP="00D739C7">
      <w:pPr>
        <w:pStyle w:val="TH"/>
      </w:pPr>
      <w:r w:rsidRPr="00DA326A">
        <w:t xml:space="preserve">Table </w:t>
      </w:r>
      <w:r>
        <w:t>6.1.3</w:t>
      </w:r>
      <w:r w:rsidRPr="00DA326A">
        <w:t>.3.3.3-2: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739C7" w:rsidRPr="00DA326A" w14:paraId="5557744E" w14:textId="77777777" w:rsidTr="000D196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2939F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B62CE1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E47FB7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04705D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739C7" w:rsidRPr="00DA326A" w14:paraId="530C7FC6" w14:textId="77777777" w:rsidTr="000D196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15A9FB" w14:textId="77777777" w:rsidR="00D739C7" w:rsidRPr="00DA326A" w:rsidDel="009C5531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6CD43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D5D55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123F20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18E9DE8" w14:textId="77777777" w:rsidR="00D739C7" w:rsidRPr="00DA326A" w:rsidRDefault="00D739C7" w:rsidP="00D739C7"/>
    <w:p w14:paraId="774C91FD" w14:textId="77777777" w:rsidR="00D739C7" w:rsidRPr="00DA326A" w:rsidRDefault="00D739C7" w:rsidP="00D739C7">
      <w:pPr>
        <w:pStyle w:val="TH"/>
      </w:pPr>
      <w:r w:rsidRPr="00DA326A">
        <w:t xml:space="preserve">Table </w:t>
      </w:r>
      <w:r>
        <w:t>6.1.3</w:t>
      </w:r>
      <w:r w:rsidRPr="00DA326A">
        <w:t>.3.3.3-3: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D739C7" w:rsidRPr="00DA326A" w14:paraId="2207F7A3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898667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6020B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95E07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58F9F3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Response</w:t>
            </w:r>
          </w:p>
          <w:p w14:paraId="4F79BD16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7DEB8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739C7" w:rsidRPr="00DA326A" w14:paraId="26731394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B3E3EF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t>DistSession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C18BF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E37D2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0445C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4B6BCA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Successful response containing representation of the MBS Distribution Session</w:t>
            </w:r>
          </w:p>
        </w:tc>
      </w:tr>
      <w:tr w:rsidR="00D739C7" w:rsidRPr="00DA326A" w14:paraId="4F12725E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C2DD86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91F77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90480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E8E78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1C87FB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DA326A">
              <w:rPr>
                <w:rFonts w:ascii="Arial" w:hAnsi="Arial"/>
                <w:sz w:val="18"/>
                <w:lang w:eastAsia="zh-CN"/>
              </w:rPr>
              <w:t>resource located on an alternative service instance within the</w:t>
            </w:r>
            <w:r w:rsidRPr="00DA326A">
              <w:rPr>
                <w:rFonts w:ascii="Arial" w:hAnsi="Arial"/>
                <w:sz w:val="18"/>
              </w:rPr>
              <w:t xml:space="preserve"> same </w:t>
            </w:r>
            <w:r>
              <w:rPr>
                <w:rFonts w:ascii="Arial" w:hAnsi="Arial"/>
                <w:sz w:val="18"/>
              </w:rPr>
              <w:t>MBSTF</w:t>
            </w:r>
            <w:r w:rsidRPr="00DA326A" w:rsidDel="00C62742">
              <w:rPr>
                <w:rFonts w:ascii="Arial" w:hAnsi="Arial"/>
                <w:sz w:val="18"/>
              </w:rPr>
              <w:t xml:space="preserve"> </w:t>
            </w:r>
            <w:r w:rsidRPr="00DA326A">
              <w:rPr>
                <w:rFonts w:ascii="Arial" w:hAnsi="Arial"/>
                <w:sz w:val="18"/>
              </w:rPr>
              <w:t xml:space="preserve">or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(service) set.</w:t>
            </w:r>
          </w:p>
          <w:p w14:paraId="4F9981B9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(NOTE 2) </w:t>
            </w:r>
          </w:p>
        </w:tc>
      </w:tr>
      <w:tr w:rsidR="00D739C7" w:rsidRPr="00DA326A" w14:paraId="0FED0302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BA6A06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234E8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4821F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0B0F0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409A37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DA326A">
              <w:rPr>
                <w:rFonts w:ascii="Arial" w:hAnsi="Arial"/>
                <w:sz w:val="18"/>
                <w:lang w:eastAsia="zh-CN"/>
              </w:rPr>
              <w:t>resource located on an alternative service instance within the</w:t>
            </w:r>
            <w:r w:rsidRPr="00DA326A">
              <w:rPr>
                <w:rFonts w:ascii="Arial" w:hAnsi="Arial"/>
                <w:sz w:val="18"/>
              </w:rPr>
              <w:t xml:space="preserve"> same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or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(service) set.</w:t>
            </w:r>
          </w:p>
          <w:p w14:paraId="0D68FE36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(NOTE 2)</w:t>
            </w:r>
          </w:p>
        </w:tc>
      </w:tr>
      <w:tr w:rsidR="00D739C7" w:rsidRPr="00DA326A" w14:paraId="25E66AF3" w14:textId="77777777" w:rsidTr="000D196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992FB5" w14:textId="77777777" w:rsidR="00D739C7" w:rsidRPr="00DA326A" w:rsidRDefault="00D739C7" w:rsidP="000D196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1:</w:t>
            </w:r>
            <w:r w:rsidRPr="00DA326A">
              <w:rPr>
                <w:rFonts w:ascii="Arial" w:hAnsi="Arial"/>
                <w:sz w:val="18"/>
              </w:rPr>
              <w:tab/>
              <w:t>The mandatory HTTP error status code for the GET method listed in Table 5.2.7.1-1 of 3GPP TS 29.500 [4] also apply.</w:t>
            </w:r>
          </w:p>
          <w:p w14:paraId="19C7ED47" w14:textId="77777777" w:rsidR="00D739C7" w:rsidRPr="00DA326A" w:rsidRDefault="00D739C7" w:rsidP="000D196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2:</w:t>
            </w:r>
            <w:r w:rsidRPr="00DA326A">
              <w:rPr>
                <w:rFonts w:ascii="Arial" w:hAnsi="Arial"/>
                <w:sz w:val="18"/>
              </w:rPr>
              <w:tab/>
            </w: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  <w:r w:rsidRPr="00DA326A">
              <w:rPr>
                <w:rFonts w:ascii="Arial" w:hAnsi="Arial"/>
                <w:sz w:val="18"/>
              </w:rPr>
              <w:t xml:space="preserve"> may be inserted by an SCP, see clause 6.10.9.1 of 3GPP TS 29.500 [4].</w:t>
            </w:r>
          </w:p>
        </w:tc>
      </w:tr>
    </w:tbl>
    <w:p w14:paraId="13A1C1EC" w14:textId="77777777" w:rsidR="00D739C7" w:rsidRPr="00DA326A" w:rsidRDefault="00D739C7" w:rsidP="00D739C7"/>
    <w:p w14:paraId="3F9945D0" w14:textId="77777777" w:rsidR="00D739C7" w:rsidRPr="00DA326A" w:rsidRDefault="00D739C7" w:rsidP="00D739C7">
      <w:pPr>
        <w:pStyle w:val="TH"/>
      </w:pPr>
      <w:r w:rsidRPr="00DA326A">
        <w:t xml:space="preserve">Table </w:t>
      </w:r>
      <w:r>
        <w:t>6.1.3</w:t>
      </w:r>
      <w:r w:rsidRPr="00DA326A">
        <w:t>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39C7" w:rsidRPr="00DA326A" w14:paraId="53F09BEA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8168C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25FED6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E0286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A3C404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A3B8AC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739C7" w:rsidRPr="00DA326A" w14:paraId="228B0400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9A3C8B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1186D9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Pr="00DA326A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F1151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82C24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C22124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An alternative URI of the resource located on an alternative service instance within the same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or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(service) set.</w:t>
            </w:r>
          </w:p>
          <w:p w14:paraId="577E4788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Or the same URI, if a request is redirected to the same target resource via a different SCP.</w:t>
            </w:r>
          </w:p>
        </w:tc>
      </w:tr>
      <w:tr w:rsidR="00D739C7" w:rsidRPr="00DA326A" w14:paraId="06C64FC5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253470" w14:textId="77777777" w:rsidR="00D739C7" w:rsidRPr="00010446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010446">
              <w:rPr>
                <w:rFonts w:ascii="Arial" w:hAnsi="Arial"/>
                <w:sz w:val="18"/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98E9F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Pr="00DA326A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12CBF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E8410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7D2A23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Identifier of the target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(service) instance ID towards which the request is redirected</w:t>
            </w:r>
          </w:p>
        </w:tc>
      </w:tr>
    </w:tbl>
    <w:p w14:paraId="00EEDDE3" w14:textId="77777777" w:rsidR="00D739C7" w:rsidRPr="00DA326A" w:rsidRDefault="00D739C7" w:rsidP="00D739C7"/>
    <w:p w14:paraId="66C2EC1C" w14:textId="77777777" w:rsidR="00D739C7" w:rsidRPr="00DA326A" w:rsidRDefault="00D739C7" w:rsidP="00D739C7">
      <w:pPr>
        <w:pStyle w:val="TH"/>
      </w:pPr>
      <w:r w:rsidRPr="00DA326A">
        <w:t xml:space="preserve">Table </w:t>
      </w:r>
      <w:r>
        <w:t>6.1.3</w:t>
      </w:r>
      <w:r w:rsidRPr="00DA326A">
        <w:t>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39C7" w:rsidRPr="00DA326A" w14:paraId="7C6EFC4B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E8D32D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A44F5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343C27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47324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F21726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739C7" w:rsidRPr="00DA326A" w14:paraId="7B14E783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D1D43D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C7FFE7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B10F4A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A489EF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4C7FFF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An alternative URI of the resource located on an alternative service instance within the same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or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(service) set.</w:t>
            </w:r>
          </w:p>
          <w:p w14:paraId="36D7423D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Or the same URI, if a request is redirected to the same target resource via a different SCP.</w:t>
            </w:r>
          </w:p>
        </w:tc>
      </w:tr>
      <w:tr w:rsidR="00D739C7" w:rsidRPr="00DA326A" w14:paraId="5D181D34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02861F" w14:textId="77777777" w:rsidR="00D739C7" w:rsidRPr="00010446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010446">
              <w:rPr>
                <w:rFonts w:ascii="Arial" w:hAnsi="Arial"/>
                <w:sz w:val="18"/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04514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6E6CF" w14:textId="77777777" w:rsidR="00D739C7" w:rsidRPr="00DA326A" w:rsidRDefault="00D739C7" w:rsidP="000D1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1652C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E317E3" w14:textId="77777777" w:rsidR="00D739C7" w:rsidRPr="00DA326A" w:rsidRDefault="00D739C7" w:rsidP="000D19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Identifier of the target </w:t>
            </w:r>
            <w:r>
              <w:rPr>
                <w:rFonts w:ascii="Arial" w:hAnsi="Arial"/>
                <w:sz w:val="18"/>
              </w:rPr>
              <w:t>MBSTF</w:t>
            </w:r>
            <w:r w:rsidRPr="00DA326A">
              <w:rPr>
                <w:rFonts w:ascii="Arial" w:hAnsi="Arial"/>
                <w:sz w:val="18"/>
              </w:rPr>
              <w:t xml:space="preserve"> (service) instance ID towards which the request is redirected</w:t>
            </w:r>
          </w:p>
        </w:tc>
      </w:tr>
    </w:tbl>
    <w:p w14:paraId="01254783" w14:textId="77777777" w:rsidR="00D739C7" w:rsidRPr="00DA326A" w:rsidRDefault="00D739C7" w:rsidP="00D739C7"/>
    <w:p w14:paraId="0E351B20" w14:textId="77777777" w:rsidR="00D739C7" w:rsidRPr="00DA326A" w:rsidRDefault="00D739C7">
      <w:pPr>
        <w:pStyle w:val="Heading5"/>
        <w:pPrChange w:id="58" w:author="Meifang Zhu" w:date="2022-06-29T11:33:00Z">
          <w:pPr>
            <w:keepNext/>
            <w:keepLines/>
            <w:spacing w:before="120"/>
            <w:ind w:left="1701" w:hanging="1701"/>
            <w:outlineLvl w:val="4"/>
          </w:pPr>
        </w:pPrChange>
      </w:pPr>
      <w:bookmarkStart w:id="59" w:name="_Toc81558620"/>
      <w:bookmarkStart w:id="60" w:name="_Toc85877073"/>
      <w:bookmarkStart w:id="61" w:name="_Toc88681525"/>
      <w:bookmarkStart w:id="62" w:name="_Toc89678212"/>
      <w:bookmarkStart w:id="63" w:name="_Toc97302822"/>
      <w:r>
        <w:t>6.1.3</w:t>
      </w:r>
      <w:r w:rsidRPr="00DA326A">
        <w:t>.3.4</w:t>
      </w:r>
      <w:r w:rsidRPr="00DA326A">
        <w:tab/>
        <w:t>Resource Custom Operations</w:t>
      </w:r>
      <w:bookmarkEnd w:id="59"/>
      <w:bookmarkEnd w:id="60"/>
      <w:bookmarkEnd w:id="61"/>
      <w:bookmarkEnd w:id="62"/>
      <w:bookmarkEnd w:id="63"/>
    </w:p>
    <w:p w14:paraId="265E4663" w14:textId="77777777" w:rsidR="00D739C7" w:rsidRPr="005C52E2" w:rsidRDefault="00D739C7" w:rsidP="00D739C7">
      <w:r w:rsidRPr="00DA326A">
        <w:t>None.</w:t>
      </w:r>
    </w:p>
    <w:p w14:paraId="09BF05F1" w14:textId="77777777" w:rsidR="00D739C7" w:rsidRPr="00DA326A" w:rsidRDefault="00D739C7" w:rsidP="00D739C7">
      <w:pPr>
        <w:pStyle w:val="Heading4"/>
      </w:pPr>
      <w:bookmarkStart w:id="64" w:name="_Toc85877074"/>
      <w:bookmarkStart w:id="65" w:name="_Toc88681526"/>
      <w:bookmarkStart w:id="66" w:name="_Toc89678213"/>
      <w:bookmarkStart w:id="67" w:name="_Toc97302823"/>
      <w:bookmarkStart w:id="68" w:name="_Toc104297819"/>
      <w:bookmarkStart w:id="69" w:name="_Toc104300130"/>
      <w:bookmarkStart w:id="70" w:name="_Toc106605459"/>
      <w:r>
        <w:lastRenderedPageBreak/>
        <w:t>6.1.3</w:t>
      </w:r>
      <w:r w:rsidRPr="00DA326A">
        <w:t>.4</w:t>
      </w:r>
      <w:r w:rsidRPr="00DA326A">
        <w:tab/>
        <w:t>Resource: Subscriptions collection for MBS distribution session</w:t>
      </w:r>
      <w:bookmarkEnd w:id="64"/>
      <w:r w:rsidRPr="00DA326A">
        <w:t xml:space="preserve"> (Collection)</w:t>
      </w:r>
      <w:bookmarkEnd w:id="65"/>
      <w:bookmarkEnd w:id="66"/>
      <w:bookmarkEnd w:id="67"/>
      <w:bookmarkEnd w:id="68"/>
      <w:bookmarkEnd w:id="69"/>
      <w:bookmarkEnd w:id="70"/>
    </w:p>
    <w:p w14:paraId="0053B2B4" w14:textId="77777777" w:rsidR="00D739C7" w:rsidRPr="00DA326A" w:rsidRDefault="00D739C7" w:rsidP="00D739C7">
      <w:pPr>
        <w:pStyle w:val="Heading5"/>
      </w:pPr>
      <w:bookmarkStart w:id="71" w:name="_Toc85877075"/>
      <w:bookmarkStart w:id="72" w:name="_Toc88681527"/>
      <w:bookmarkStart w:id="73" w:name="_Toc89678214"/>
      <w:bookmarkStart w:id="74" w:name="_Toc97302824"/>
      <w:bookmarkStart w:id="75" w:name="_Toc104297820"/>
      <w:bookmarkStart w:id="76" w:name="_Toc104300131"/>
      <w:bookmarkStart w:id="77" w:name="_Toc106605460"/>
      <w:r>
        <w:t>6.1.3</w:t>
      </w:r>
      <w:r w:rsidRPr="00DA326A">
        <w:t>.4.1</w:t>
      </w:r>
      <w:r w:rsidRPr="00DA326A">
        <w:tab/>
        <w:t>Description</w:t>
      </w:r>
      <w:bookmarkEnd w:id="71"/>
      <w:bookmarkEnd w:id="72"/>
      <w:bookmarkEnd w:id="73"/>
      <w:bookmarkEnd w:id="74"/>
      <w:bookmarkEnd w:id="75"/>
      <w:bookmarkEnd w:id="76"/>
      <w:bookmarkEnd w:id="77"/>
    </w:p>
    <w:p w14:paraId="25FB4B71" w14:textId="77777777" w:rsidR="00D739C7" w:rsidRPr="00DA326A" w:rsidRDefault="00D739C7" w:rsidP="00D739C7">
      <w:r w:rsidRPr="00DA326A">
        <w:t xml:space="preserve">This resource represents the collection of the individual subscriptions for an MBS </w:t>
      </w:r>
      <w:r>
        <w:t xml:space="preserve">distribution </w:t>
      </w:r>
      <w:r w:rsidRPr="00DA326A">
        <w:t xml:space="preserve">session created in the MBSTF with </w:t>
      </w:r>
      <w:proofErr w:type="spellStart"/>
      <w:r w:rsidRPr="00DA326A">
        <w:t>StatusSubscribe</w:t>
      </w:r>
      <w:proofErr w:type="spellEnd"/>
      <w:r w:rsidRPr="00DA326A">
        <w:t xml:space="preserve"> service operation.</w:t>
      </w:r>
    </w:p>
    <w:p w14:paraId="3489F80C" w14:textId="77777777" w:rsidR="00D739C7" w:rsidRPr="00DA326A" w:rsidRDefault="00D739C7" w:rsidP="00D739C7">
      <w:r w:rsidRPr="00DA326A">
        <w:t>This resource is modelled with the Collection resource archetype (see clause C.2 of 3GPP TS 29.501 [5]).</w:t>
      </w:r>
    </w:p>
    <w:p w14:paraId="2BFDA13D" w14:textId="77777777" w:rsidR="00D739C7" w:rsidRPr="00DA326A" w:rsidRDefault="00D739C7" w:rsidP="00D739C7">
      <w:pPr>
        <w:pStyle w:val="Heading5"/>
      </w:pPr>
      <w:bookmarkStart w:id="78" w:name="_Toc85877076"/>
      <w:bookmarkStart w:id="79" w:name="_Toc88681528"/>
      <w:bookmarkStart w:id="80" w:name="_Toc89678215"/>
      <w:bookmarkStart w:id="81" w:name="_Toc97302825"/>
      <w:bookmarkStart w:id="82" w:name="_Toc104297821"/>
      <w:bookmarkStart w:id="83" w:name="_Toc104300132"/>
      <w:bookmarkStart w:id="84" w:name="_Toc106605461"/>
      <w:r>
        <w:t>6.1.3</w:t>
      </w:r>
      <w:r w:rsidRPr="00DA326A">
        <w:t>.4.2</w:t>
      </w:r>
      <w:r w:rsidRPr="00DA326A">
        <w:tab/>
        <w:t>Resource Definition</w:t>
      </w:r>
      <w:bookmarkEnd w:id="78"/>
      <w:bookmarkEnd w:id="79"/>
      <w:bookmarkEnd w:id="80"/>
      <w:bookmarkEnd w:id="81"/>
      <w:bookmarkEnd w:id="82"/>
      <w:bookmarkEnd w:id="83"/>
      <w:bookmarkEnd w:id="84"/>
    </w:p>
    <w:p w14:paraId="3C1F7E2F" w14:textId="77777777" w:rsidR="00D739C7" w:rsidRPr="00DA326A" w:rsidRDefault="00D739C7" w:rsidP="00D739C7">
      <w:r w:rsidRPr="00DA326A">
        <w:t xml:space="preserve">Resource URI: </w:t>
      </w:r>
      <w:r w:rsidRPr="00DA326A">
        <w:rPr>
          <w:b/>
        </w:rPr>
        <w:t>{apiRoot}/</w:t>
      </w:r>
      <w:r>
        <w:rPr>
          <w:b/>
        </w:rPr>
        <w:t>nmbstf-distSession</w:t>
      </w:r>
      <w:r w:rsidRPr="00DA326A">
        <w:rPr>
          <w:b/>
        </w:rPr>
        <w:t>/&lt;apiVersion&gt;/</w:t>
      </w:r>
      <w:r>
        <w:rPr>
          <w:b/>
        </w:rPr>
        <w:t>dist-sessions</w:t>
      </w:r>
      <w:r w:rsidRPr="00DA326A">
        <w:rPr>
          <w:b/>
        </w:rPr>
        <w:t>/{distSessionRef}/subscriptions</w:t>
      </w:r>
    </w:p>
    <w:p w14:paraId="1F38AB2E" w14:textId="77777777" w:rsidR="00D739C7" w:rsidRPr="00DA326A" w:rsidRDefault="00D739C7" w:rsidP="00D739C7">
      <w:pPr>
        <w:rPr>
          <w:rFonts w:ascii="Arial" w:hAnsi="Arial" w:cs="Arial"/>
        </w:rPr>
      </w:pPr>
      <w:r w:rsidRPr="00DA326A">
        <w:t>This resource shall support the resource URI variables defined in table </w:t>
      </w:r>
      <w:r>
        <w:t>6.1.3</w:t>
      </w:r>
      <w:r w:rsidRPr="00DA326A">
        <w:t>.4.2-1.</w:t>
      </w:r>
    </w:p>
    <w:p w14:paraId="5C0BB443" w14:textId="77777777" w:rsidR="00D739C7" w:rsidRPr="00DA326A" w:rsidRDefault="00D739C7" w:rsidP="00D739C7">
      <w:pPr>
        <w:pStyle w:val="TH"/>
        <w:rPr>
          <w:rFonts w:cs="Arial"/>
        </w:rPr>
      </w:pPr>
      <w:r w:rsidRPr="00DA326A">
        <w:t>Table </w:t>
      </w:r>
      <w:r>
        <w:t>6.1.3</w:t>
      </w:r>
      <w:r w:rsidRPr="00DA326A">
        <w:t>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37"/>
        <w:gridCol w:w="1992"/>
        <w:gridCol w:w="6294"/>
      </w:tblGrid>
      <w:tr w:rsidR="00D739C7" w:rsidRPr="00DA326A" w14:paraId="78185D7E" w14:textId="77777777" w:rsidTr="000D196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80F6327" w14:textId="77777777" w:rsidR="00D739C7" w:rsidRPr="00DA326A" w:rsidRDefault="00D739C7" w:rsidP="000D1969">
            <w:pPr>
              <w:pStyle w:val="TAH"/>
            </w:pPr>
            <w:r w:rsidRPr="00DA326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15BAFD4" w14:textId="77777777" w:rsidR="00D739C7" w:rsidRPr="00DA326A" w:rsidRDefault="00D739C7" w:rsidP="000D1969">
            <w:pPr>
              <w:pStyle w:val="TAH"/>
            </w:pPr>
            <w:r w:rsidRPr="00DA326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57517A2" w14:textId="77777777" w:rsidR="00D739C7" w:rsidRPr="00DA326A" w:rsidRDefault="00D739C7" w:rsidP="000D1969">
            <w:pPr>
              <w:pStyle w:val="TAH"/>
            </w:pPr>
            <w:r w:rsidRPr="00DA326A">
              <w:t>Definition</w:t>
            </w:r>
          </w:p>
        </w:tc>
      </w:tr>
      <w:tr w:rsidR="00D739C7" w:rsidRPr="00DA326A" w14:paraId="6BC8E163" w14:textId="77777777" w:rsidTr="000D196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79B17" w14:textId="77777777" w:rsidR="00D739C7" w:rsidRPr="00DA326A" w:rsidRDefault="00D739C7" w:rsidP="000D1969">
            <w:pPr>
              <w:pStyle w:val="TAL"/>
            </w:pPr>
            <w:proofErr w:type="spellStart"/>
            <w:r w:rsidRPr="00DA326A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5A5FC" w14:textId="77777777" w:rsidR="00D739C7" w:rsidRPr="00DA326A" w:rsidRDefault="00D739C7" w:rsidP="000D1969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0D8C36" w14:textId="77777777" w:rsidR="00D739C7" w:rsidRPr="00DA326A" w:rsidRDefault="00D739C7" w:rsidP="000D1969">
            <w:pPr>
              <w:pStyle w:val="TAL"/>
            </w:pPr>
            <w:r w:rsidRPr="00DA326A">
              <w:t>See clause</w:t>
            </w:r>
            <w:r w:rsidRPr="00DA326A">
              <w:rPr>
                <w:lang w:eastAsia="zh-CN"/>
              </w:rPr>
              <w:t> </w:t>
            </w:r>
            <w:r>
              <w:t>6.1</w:t>
            </w:r>
            <w:r w:rsidRPr="00DA326A">
              <w:t>.1</w:t>
            </w:r>
          </w:p>
        </w:tc>
      </w:tr>
      <w:tr w:rsidR="00D739C7" w:rsidRPr="00DA326A" w14:paraId="2E2DE65F" w14:textId="77777777" w:rsidTr="000D196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7B70C7" w14:textId="77777777" w:rsidR="00D739C7" w:rsidRPr="00DA326A" w:rsidRDefault="00D739C7" w:rsidP="000D1969">
            <w:pPr>
              <w:pStyle w:val="TAL"/>
            </w:pPr>
            <w:proofErr w:type="spellStart"/>
            <w:r w:rsidRPr="00DA326A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245A7" w14:textId="77777777" w:rsidR="00D739C7" w:rsidRPr="00DA326A" w:rsidRDefault="00D739C7" w:rsidP="000D1969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56FCD3" w14:textId="77777777" w:rsidR="00D739C7" w:rsidRPr="00DA326A" w:rsidRDefault="00D739C7" w:rsidP="000D1969">
            <w:pPr>
              <w:pStyle w:val="TAL"/>
            </w:pPr>
            <w:r>
              <w:t>See clause 6.1</w:t>
            </w:r>
            <w:r w:rsidRPr="00DA326A">
              <w:t>.1</w:t>
            </w:r>
          </w:p>
        </w:tc>
      </w:tr>
      <w:tr w:rsidR="00D739C7" w:rsidRPr="00DA326A" w14:paraId="0DE2793B" w14:textId="77777777" w:rsidTr="000D196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B9B6F" w14:textId="77777777" w:rsidR="00D739C7" w:rsidRPr="00DA326A" w:rsidRDefault="00D739C7" w:rsidP="000D1969">
            <w:pPr>
              <w:pStyle w:val="TAL"/>
            </w:pPr>
            <w:proofErr w:type="spellStart"/>
            <w:r w:rsidRPr="00DA326A">
              <w:t>distSessionRef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6D1C2" w14:textId="77777777" w:rsidR="00D739C7" w:rsidRPr="00DA326A" w:rsidRDefault="00D739C7" w:rsidP="000D1969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99D08D" w14:textId="77777777" w:rsidR="00D739C7" w:rsidRPr="00DA326A" w:rsidRDefault="00D739C7" w:rsidP="000D1969">
            <w:pPr>
              <w:pStyle w:val="TAL"/>
            </w:pPr>
            <w:r w:rsidRPr="00DA326A">
              <w:t>MBS distribution session reference assigned by the MBSTF during the Create service operation</w:t>
            </w:r>
          </w:p>
        </w:tc>
      </w:tr>
    </w:tbl>
    <w:p w14:paraId="44519544" w14:textId="77777777" w:rsidR="00D739C7" w:rsidRPr="00DA326A" w:rsidRDefault="00D739C7" w:rsidP="00D739C7"/>
    <w:p w14:paraId="08D81A76" w14:textId="77777777" w:rsidR="00D739C7" w:rsidRPr="00DA326A" w:rsidRDefault="00D739C7" w:rsidP="00D739C7">
      <w:pPr>
        <w:pStyle w:val="Heading5"/>
      </w:pPr>
      <w:bookmarkStart w:id="85" w:name="_Toc85877077"/>
      <w:bookmarkStart w:id="86" w:name="_Toc88681529"/>
      <w:bookmarkStart w:id="87" w:name="_Toc89678216"/>
      <w:bookmarkStart w:id="88" w:name="_Toc97302826"/>
      <w:bookmarkStart w:id="89" w:name="_Toc104297822"/>
      <w:bookmarkStart w:id="90" w:name="_Toc104300133"/>
      <w:bookmarkStart w:id="91" w:name="_Toc106605462"/>
      <w:r>
        <w:t>6.1.3</w:t>
      </w:r>
      <w:r w:rsidRPr="00DA326A">
        <w:t>.4.3</w:t>
      </w:r>
      <w:r w:rsidRPr="00DA326A">
        <w:tab/>
        <w:t>Resource Standard Methods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657BE2A7" w14:textId="77777777" w:rsidR="00D739C7" w:rsidRPr="00DA326A" w:rsidRDefault="00D739C7">
      <w:pPr>
        <w:pStyle w:val="Heading6"/>
        <w:pPrChange w:id="92" w:author="Meifang Zhu" w:date="2022-06-29T11:33:00Z">
          <w:pPr>
            <w:pStyle w:val="H6"/>
          </w:pPr>
        </w:pPrChange>
      </w:pPr>
      <w:r>
        <w:t>6.1.3</w:t>
      </w:r>
      <w:r w:rsidRPr="00DA326A">
        <w:t>.4.3.1</w:t>
      </w:r>
      <w:r w:rsidRPr="00DA326A">
        <w:tab/>
        <w:t>POST</w:t>
      </w:r>
    </w:p>
    <w:p w14:paraId="5CB30CF0" w14:textId="77777777" w:rsidR="00D739C7" w:rsidRPr="00DA326A" w:rsidRDefault="00D739C7" w:rsidP="00D739C7">
      <w:r w:rsidRPr="00DA326A">
        <w:t xml:space="preserve">This method creates an individual subscription resource for an MBS distribution session in the MBSTF with </w:t>
      </w:r>
      <w:proofErr w:type="spellStart"/>
      <w:r w:rsidRPr="00DA326A">
        <w:t>StatusSubscribe</w:t>
      </w:r>
      <w:proofErr w:type="spellEnd"/>
      <w:r w:rsidRPr="00DA326A">
        <w:t xml:space="preserve"> service operation.</w:t>
      </w:r>
    </w:p>
    <w:p w14:paraId="5C043F15" w14:textId="77777777" w:rsidR="00D739C7" w:rsidRPr="00DA326A" w:rsidRDefault="00D739C7" w:rsidP="00D739C7">
      <w:r w:rsidRPr="00DA326A">
        <w:t xml:space="preserve">This method shall support the URI query parameters specified in table </w:t>
      </w:r>
      <w:r>
        <w:t>6.1.3</w:t>
      </w:r>
      <w:r w:rsidRPr="00DA326A">
        <w:t>.4.3.1-1.</w:t>
      </w:r>
    </w:p>
    <w:p w14:paraId="29F4F80D" w14:textId="77777777" w:rsidR="00D739C7" w:rsidRPr="00DA326A" w:rsidRDefault="00D739C7" w:rsidP="00D739C7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.4.3.1-1: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D739C7" w:rsidRPr="00DA326A" w14:paraId="30D2BCFF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CC205" w14:textId="77777777" w:rsidR="00D739C7" w:rsidRPr="00DA326A" w:rsidRDefault="00D739C7" w:rsidP="000D1969">
            <w:pPr>
              <w:pStyle w:val="TAH"/>
            </w:pPr>
            <w:r w:rsidRPr="00DA326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0C159A" w14:textId="77777777" w:rsidR="00D739C7" w:rsidRPr="00DA326A" w:rsidRDefault="00D739C7" w:rsidP="000D1969">
            <w:pPr>
              <w:pStyle w:val="TAH"/>
            </w:pPr>
            <w:r w:rsidRPr="00DA326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5A256" w14:textId="77777777" w:rsidR="00D739C7" w:rsidRPr="00DA326A" w:rsidRDefault="00D739C7" w:rsidP="000D1969">
            <w:pPr>
              <w:pStyle w:val="TAH"/>
            </w:pPr>
            <w:r w:rsidRPr="00DA326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1C4F0" w14:textId="77777777" w:rsidR="00D739C7" w:rsidRPr="00DA326A" w:rsidRDefault="00D739C7" w:rsidP="000D1969">
            <w:pPr>
              <w:pStyle w:val="TAH"/>
            </w:pPr>
            <w:r w:rsidRPr="00DA326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FD033A" w14:textId="77777777" w:rsidR="00D739C7" w:rsidRPr="00DA326A" w:rsidRDefault="00D739C7" w:rsidP="000D1969">
            <w:pPr>
              <w:pStyle w:val="TAH"/>
            </w:pPr>
            <w:r w:rsidRPr="00DA326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1B251" w14:textId="77777777" w:rsidR="00D739C7" w:rsidRPr="00DA326A" w:rsidRDefault="00D739C7" w:rsidP="000D1969">
            <w:pPr>
              <w:pStyle w:val="TAH"/>
            </w:pPr>
            <w:r w:rsidRPr="00DA326A">
              <w:t>Applicability</w:t>
            </w:r>
          </w:p>
        </w:tc>
      </w:tr>
      <w:tr w:rsidR="00D739C7" w:rsidRPr="00DA326A" w14:paraId="65AC85D6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A947F3" w14:textId="77777777" w:rsidR="00D739C7" w:rsidRPr="00DA326A" w:rsidDel="009C5531" w:rsidRDefault="00D739C7" w:rsidP="000D1969">
            <w:pPr>
              <w:pStyle w:val="TAL"/>
            </w:pPr>
            <w:r w:rsidRPr="00DA326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9E96E" w14:textId="77777777" w:rsidR="00D739C7" w:rsidRPr="00DA326A" w:rsidDel="009C5531" w:rsidRDefault="00D739C7" w:rsidP="000D196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CE4A0" w14:textId="77777777" w:rsidR="00D739C7" w:rsidRPr="00DA326A" w:rsidDel="009C5531" w:rsidRDefault="00D739C7" w:rsidP="000D196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B826D" w14:textId="77777777" w:rsidR="00D739C7" w:rsidRPr="00DA326A" w:rsidDel="009C5531" w:rsidRDefault="00D739C7" w:rsidP="000D196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E76132" w14:textId="77777777" w:rsidR="00D739C7" w:rsidRPr="00DA326A" w:rsidDel="009C5531" w:rsidRDefault="00D739C7" w:rsidP="000D196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88D95" w14:textId="77777777" w:rsidR="00D739C7" w:rsidRPr="00DA326A" w:rsidRDefault="00D739C7" w:rsidP="000D1969">
            <w:pPr>
              <w:pStyle w:val="TAL"/>
            </w:pPr>
          </w:p>
        </w:tc>
      </w:tr>
    </w:tbl>
    <w:p w14:paraId="2697547C" w14:textId="77777777" w:rsidR="00D739C7" w:rsidRPr="00DA326A" w:rsidRDefault="00D739C7" w:rsidP="00D739C7"/>
    <w:p w14:paraId="1690E88C" w14:textId="77777777" w:rsidR="00D739C7" w:rsidRPr="00DA326A" w:rsidRDefault="00D739C7" w:rsidP="00D739C7">
      <w:r w:rsidRPr="00DA326A">
        <w:t xml:space="preserve">This method shall support the request data structures specified in table </w:t>
      </w:r>
      <w:r>
        <w:t>6.1.3</w:t>
      </w:r>
      <w:r w:rsidRPr="00DA326A">
        <w:t xml:space="preserve">.4.3.1-2 and the response data structures and response codes specified in table </w:t>
      </w:r>
      <w:r>
        <w:t>6.1.3</w:t>
      </w:r>
      <w:r w:rsidRPr="00DA326A">
        <w:t>.4.3.1-3.</w:t>
      </w:r>
    </w:p>
    <w:p w14:paraId="503611FC" w14:textId="77777777" w:rsidR="00D739C7" w:rsidRPr="00DA326A" w:rsidRDefault="00D739C7" w:rsidP="00D739C7">
      <w:pPr>
        <w:pStyle w:val="TH"/>
      </w:pPr>
      <w:r w:rsidRPr="00DA326A">
        <w:t xml:space="preserve">Table </w:t>
      </w:r>
      <w:r>
        <w:t>6.1.3</w:t>
      </w:r>
      <w:r w:rsidRPr="00DA326A">
        <w:t>.4.3.1-2: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D739C7" w:rsidRPr="00DA326A" w14:paraId="60129B19" w14:textId="77777777" w:rsidTr="000D1969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5CC331" w14:textId="77777777" w:rsidR="00D739C7" w:rsidRPr="00DA326A" w:rsidRDefault="00D739C7" w:rsidP="000D1969">
            <w:pPr>
              <w:pStyle w:val="TAH"/>
            </w:pPr>
            <w:r w:rsidRPr="00DA326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B9160E" w14:textId="77777777" w:rsidR="00D739C7" w:rsidRPr="00DA326A" w:rsidRDefault="00D739C7" w:rsidP="000D1969">
            <w:pPr>
              <w:pStyle w:val="TAH"/>
            </w:pPr>
            <w:r w:rsidRPr="00DA32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8FD619" w14:textId="77777777" w:rsidR="00D739C7" w:rsidRPr="00DA326A" w:rsidRDefault="00D739C7" w:rsidP="000D1969">
            <w:pPr>
              <w:pStyle w:val="TAH"/>
            </w:pPr>
            <w:r w:rsidRPr="00DA326A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157411" w14:textId="77777777" w:rsidR="00D739C7" w:rsidRPr="00DA326A" w:rsidRDefault="00D739C7" w:rsidP="000D1969">
            <w:pPr>
              <w:pStyle w:val="TAH"/>
            </w:pPr>
            <w:r w:rsidRPr="00DA326A">
              <w:t>Description</w:t>
            </w:r>
          </w:p>
        </w:tc>
      </w:tr>
      <w:tr w:rsidR="00D739C7" w:rsidRPr="00DA326A" w14:paraId="39AC4161" w14:textId="77777777" w:rsidTr="000D1969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D4EFA4" w14:textId="77777777" w:rsidR="00D739C7" w:rsidRPr="00DA326A" w:rsidDel="009C5531" w:rsidRDefault="00D739C7" w:rsidP="000D1969">
            <w:pPr>
              <w:pStyle w:val="TAL"/>
            </w:pPr>
            <w:proofErr w:type="spellStart"/>
            <w:r w:rsidRPr="00DA326A">
              <w:t>StatusSubscribeReqData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A2D16" w14:textId="77777777" w:rsidR="00D739C7" w:rsidRPr="00DA326A" w:rsidRDefault="00D739C7" w:rsidP="000D1969">
            <w:pPr>
              <w:pStyle w:val="TAC"/>
            </w:pPr>
            <w:r w:rsidRPr="00DA326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07BE9" w14:textId="77777777" w:rsidR="00D739C7" w:rsidRPr="00DA326A" w:rsidRDefault="00D739C7" w:rsidP="000D1969">
            <w:pPr>
              <w:pStyle w:val="TAL"/>
            </w:pPr>
            <w:r w:rsidRPr="00DA326A"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BE6819" w14:textId="77777777" w:rsidR="00D739C7" w:rsidRPr="00DA326A" w:rsidRDefault="00D739C7" w:rsidP="000D1969">
            <w:pPr>
              <w:pStyle w:val="TAL"/>
            </w:pPr>
            <w:r w:rsidRPr="00DA326A">
              <w:t xml:space="preserve">Data within the </w:t>
            </w:r>
            <w:proofErr w:type="spellStart"/>
            <w:r w:rsidRPr="00DA326A">
              <w:t>StatusSubscribe</w:t>
            </w:r>
            <w:proofErr w:type="spellEnd"/>
            <w:r w:rsidRPr="00DA326A">
              <w:t xml:space="preserve"> Request</w:t>
            </w:r>
          </w:p>
        </w:tc>
      </w:tr>
    </w:tbl>
    <w:p w14:paraId="2054E5DB" w14:textId="77777777" w:rsidR="00D739C7" w:rsidRPr="00DA326A" w:rsidRDefault="00D739C7" w:rsidP="00D739C7"/>
    <w:p w14:paraId="7402BE33" w14:textId="77777777" w:rsidR="00D739C7" w:rsidRPr="00DA326A" w:rsidRDefault="00D739C7" w:rsidP="00D739C7">
      <w:pPr>
        <w:pStyle w:val="TH"/>
      </w:pPr>
      <w:r w:rsidRPr="00DA326A">
        <w:lastRenderedPageBreak/>
        <w:t xml:space="preserve">Table </w:t>
      </w:r>
      <w:r>
        <w:t>6.1.3</w:t>
      </w:r>
      <w:r w:rsidRPr="00DA326A">
        <w:t>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D739C7" w:rsidRPr="00DA326A" w14:paraId="67E8C6AB" w14:textId="77777777" w:rsidTr="000D196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79AD9" w14:textId="77777777" w:rsidR="00D739C7" w:rsidRPr="00DA326A" w:rsidRDefault="00D739C7" w:rsidP="000D1969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0C3519" w14:textId="77777777" w:rsidR="00D739C7" w:rsidRPr="00DA326A" w:rsidRDefault="00D739C7" w:rsidP="000D1969">
            <w:pPr>
              <w:pStyle w:val="TAH"/>
            </w:pPr>
            <w:r w:rsidRPr="00DA326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DD7C0" w14:textId="77777777" w:rsidR="00D739C7" w:rsidRPr="00DA326A" w:rsidRDefault="00D739C7" w:rsidP="000D1969">
            <w:pPr>
              <w:pStyle w:val="TAH"/>
            </w:pPr>
            <w:r w:rsidRPr="00DA326A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2AA828" w14:textId="77777777" w:rsidR="00D739C7" w:rsidRPr="00DA326A" w:rsidRDefault="00D739C7" w:rsidP="000D1969">
            <w:pPr>
              <w:pStyle w:val="TAH"/>
            </w:pPr>
            <w:r w:rsidRPr="00DA326A">
              <w:t>Response</w:t>
            </w:r>
          </w:p>
          <w:p w14:paraId="1B81E458" w14:textId="77777777" w:rsidR="00D739C7" w:rsidRPr="00DA326A" w:rsidRDefault="00D739C7" w:rsidP="000D1969">
            <w:pPr>
              <w:pStyle w:val="TAH"/>
            </w:pPr>
            <w:r w:rsidRPr="00DA326A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21C754" w14:textId="77777777" w:rsidR="00D739C7" w:rsidRPr="00DA326A" w:rsidRDefault="00D739C7" w:rsidP="000D1969">
            <w:pPr>
              <w:pStyle w:val="TAH"/>
            </w:pPr>
            <w:r w:rsidRPr="00DA326A">
              <w:t>Description</w:t>
            </w:r>
          </w:p>
        </w:tc>
      </w:tr>
      <w:tr w:rsidR="00D739C7" w:rsidRPr="00DA326A" w14:paraId="5D4B9B74" w14:textId="77777777" w:rsidTr="000D196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1A7033" w14:textId="77777777" w:rsidR="00D739C7" w:rsidRPr="00DA326A" w:rsidRDefault="00D739C7" w:rsidP="000D1969">
            <w:pPr>
              <w:pStyle w:val="TAL"/>
            </w:pPr>
            <w:proofErr w:type="spellStart"/>
            <w:r w:rsidRPr="00DA326A">
              <w:t>StatusSubscribeRspData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F4BD0" w14:textId="77777777" w:rsidR="00D739C7" w:rsidRPr="00DA326A" w:rsidRDefault="00D739C7" w:rsidP="000D1969">
            <w:pPr>
              <w:pStyle w:val="TAC"/>
            </w:pPr>
            <w:r w:rsidRPr="00DA326A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C4AFF" w14:textId="77777777" w:rsidR="00D739C7" w:rsidRPr="00DA326A" w:rsidRDefault="00D739C7" w:rsidP="000D1969">
            <w:pPr>
              <w:pStyle w:val="TAL"/>
            </w:pPr>
            <w:r w:rsidRPr="00DA326A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5E9B6" w14:textId="77777777" w:rsidR="00D739C7" w:rsidRPr="00DA326A" w:rsidRDefault="00D739C7" w:rsidP="000D1969">
            <w:pPr>
              <w:pStyle w:val="TAL"/>
            </w:pPr>
            <w:r w:rsidRPr="00DA326A">
              <w:t>201 Created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93B320" w14:textId="77777777" w:rsidR="00D739C7" w:rsidRPr="00DA326A" w:rsidRDefault="00D739C7" w:rsidP="000D1969">
            <w:pPr>
              <w:pStyle w:val="TAL"/>
            </w:pPr>
            <w:r w:rsidRPr="00DA326A">
              <w:t xml:space="preserve">Data within the </w:t>
            </w:r>
            <w:proofErr w:type="spellStart"/>
            <w:r w:rsidRPr="00DA326A">
              <w:t>StatusSubscribe</w:t>
            </w:r>
            <w:proofErr w:type="spellEnd"/>
            <w:r w:rsidRPr="00DA326A">
              <w:t xml:space="preserve"> Response</w:t>
            </w:r>
          </w:p>
        </w:tc>
      </w:tr>
      <w:tr w:rsidR="00D739C7" w:rsidRPr="00DA326A" w14:paraId="16F7B6A0" w14:textId="77777777" w:rsidTr="000D196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97A043" w14:textId="77777777" w:rsidR="00D739C7" w:rsidRPr="00DA326A" w:rsidRDefault="00D739C7" w:rsidP="000D1969">
            <w:pPr>
              <w:pStyle w:val="TAL"/>
            </w:pPr>
            <w:proofErr w:type="spellStart"/>
            <w:r w:rsidRPr="00DA326A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BEC21" w14:textId="77777777" w:rsidR="00D739C7" w:rsidRPr="00DA326A" w:rsidRDefault="00D739C7" w:rsidP="000D1969">
            <w:pPr>
              <w:pStyle w:val="TAC"/>
            </w:pPr>
            <w:r w:rsidRPr="00DA326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E73E6" w14:textId="77777777" w:rsidR="00D739C7" w:rsidRPr="00DA326A" w:rsidRDefault="00D739C7" w:rsidP="000D1969">
            <w:pPr>
              <w:pStyle w:val="TAL"/>
            </w:pPr>
            <w:r w:rsidRPr="00DA326A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10416" w14:textId="77777777" w:rsidR="00D739C7" w:rsidRPr="00DA326A" w:rsidRDefault="00D739C7" w:rsidP="000D1969">
            <w:pPr>
              <w:pStyle w:val="TAL"/>
            </w:pPr>
            <w:r w:rsidRPr="00DA326A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46AF6A" w14:textId="77777777" w:rsidR="00D739C7" w:rsidRPr="00DA326A" w:rsidRDefault="00D739C7" w:rsidP="000D1969">
            <w:pPr>
              <w:pStyle w:val="TAL"/>
            </w:pPr>
            <w:r w:rsidRPr="00DA326A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DA326A">
              <w:rPr>
                <w:lang w:eastAsia="zh-CN"/>
              </w:rPr>
              <w:t>resource located on an alternative service instance within the</w:t>
            </w:r>
            <w:r w:rsidRPr="00DA326A">
              <w:t xml:space="preserve"> same </w:t>
            </w:r>
            <w:r>
              <w:t>MBSTF</w:t>
            </w:r>
            <w:r w:rsidRPr="00DA326A" w:rsidDel="00C62742">
              <w:t xml:space="preserve"> </w:t>
            </w:r>
            <w:r w:rsidRPr="00DA326A">
              <w:t xml:space="preserve">or </w:t>
            </w:r>
            <w:r>
              <w:t>MBSTF</w:t>
            </w:r>
            <w:r w:rsidRPr="00DA326A">
              <w:t xml:space="preserve"> (service) set.</w:t>
            </w:r>
          </w:p>
          <w:p w14:paraId="0EC42CCF" w14:textId="77777777" w:rsidR="00D739C7" w:rsidRPr="00DA326A" w:rsidRDefault="00D739C7" w:rsidP="000D1969">
            <w:pPr>
              <w:pStyle w:val="TAL"/>
            </w:pPr>
            <w:r w:rsidRPr="00DA326A">
              <w:t xml:space="preserve">(NOTE 2) </w:t>
            </w:r>
          </w:p>
        </w:tc>
      </w:tr>
      <w:tr w:rsidR="00D739C7" w:rsidRPr="00DA326A" w14:paraId="581AF299" w14:textId="77777777" w:rsidTr="000D196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25DF28" w14:textId="77777777" w:rsidR="00D739C7" w:rsidRPr="00DA326A" w:rsidRDefault="00D739C7" w:rsidP="000D1969">
            <w:pPr>
              <w:pStyle w:val="TAL"/>
            </w:pPr>
            <w:proofErr w:type="spellStart"/>
            <w:r w:rsidRPr="00DA326A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EE2DE" w14:textId="77777777" w:rsidR="00D739C7" w:rsidRPr="00DA326A" w:rsidRDefault="00D739C7" w:rsidP="000D1969">
            <w:pPr>
              <w:pStyle w:val="TAC"/>
            </w:pPr>
            <w:r w:rsidRPr="00DA326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21041" w14:textId="77777777" w:rsidR="00D739C7" w:rsidRPr="00DA326A" w:rsidRDefault="00D739C7" w:rsidP="000D1969">
            <w:pPr>
              <w:pStyle w:val="TAL"/>
            </w:pPr>
            <w:r w:rsidRPr="00DA326A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64A87" w14:textId="77777777" w:rsidR="00D739C7" w:rsidRPr="00DA326A" w:rsidRDefault="00D739C7" w:rsidP="000D1969">
            <w:pPr>
              <w:pStyle w:val="TAL"/>
            </w:pPr>
            <w:r w:rsidRPr="00DA326A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5610BC" w14:textId="77777777" w:rsidR="00D739C7" w:rsidRPr="00DA326A" w:rsidRDefault="00D739C7" w:rsidP="000D1969">
            <w:pPr>
              <w:pStyle w:val="TAL"/>
            </w:pPr>
            <w:r w:rsidRPr="00DA326A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DA326A">
              <w:rPr>
                <w:lang w:eastAsia="zh-CN"/>
              </w:rPr>
              <w:t>resource located on an alternative service instance within the</w:t>
            </w:r>
            <w:r w:rsidRPr="00DA326A">
              <w:t xml:space="preserve"> same </w:t>
            </w:r>
            <w:r>
              <w:t>MBSTF</w:t>
            </w:r>
            <w:r w:rsidRPr="00DA326A">
              <w:t xml:space="preserve"> or </w:t>
            </w:r>
            <w:r>
              <w:t>MBSTF</w:t>
            </w:r>
            <w:r w:rsidRPr="00DA326A">
              <w:t xml:space="preserve"> (service) set.</w:t>
            </w:r>
          </w:p>
          <w:p w14:paraId="66CCC127" w14:textId="77777777" w:rsidR="00D739C7" w:rsidRPr="00DA326A" w:rsidRDefault="00D739C7" w:rsidP="000D1969">
            <w:pPr>
              <w:pStyle w:val="TAL"/>
            </w:pPr>
            <w:r w:rsidRPr="00DA326A">
              <w:t>(NOTE 2)</w:t>
            </w:r>
          </w:p>
        </w:tc>
      </w:tr>
      <w:tr w:rsidR="00D739C7" w:rsidRPr="00DA326A" w14:paraId="55ABA6F4" w14:textId="77777777" w:rsidTr="000D196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D9B3F9" w14:textId="77777777" w:rsidR="00D739C7" w:rsidRPr="00DA326A" w:rsidRDefault="00D739C7" w:rsidP="000D1969">
            <w:pPr>
              <w:pStyle w:val="TAN"/>
            </w:pPr>
            <w:r w:rsidRPr="00DA326A">
              <w:t>NOTE 1:</w:t>
            </w:r>
            <w:r w:rsidRPr="00DA326A">
              <w:tab/>
              <w:t>The mandatory HTTP error status code for the POST method listed in Table 5.2.7.1-1 of 3GPP TS 29.500 [4] also apply.</w:t>
            </w:r>
          </w:p>
          <w:p w14:paraId="66DA0982" w14:textId="77777777" w:rsidR="00D739C7" w:rsidRPr="00DA326A" w:rsidRDefault="00D739C7" w:rsidP="000D1969">
            <w:pPr>
              <w:pStyle w:val="TAN"/>
            </w:pPr>
            <w:r w:rsidRPr="00DA326A">
              <w:t>NOTE 2:</w:t>
            </w:r>
            <w:r w:rsidRPr="00DA326A">
              <w:tab/>
            </w:r>
            <w:proofErr w:type="spellStart"/>
            <w:r w:rsidRPr="00DA326A">
              <w:t>RedirectResponse</w:t>
            </w:r>
            <w:proofErr w:type="spellEnd"/>
            <w:r w:rsidRPr="00DA326A">
              <w:t xml:space="preserve"> may be inserted by an SCP, see clause 6.10.9.1 of 3GPP TS 29.500 [4].</w:t>
            </w:r>
          </w:p>
        </w:tc>
      </w:tr>
    </w:tbl>
    <w:p w14:paraId="3530B99B" w14:textId="77777777" w:rsidR="00D739C7" w:rsidRPr="00DA326A" w:rsidRDefault="00D739C7" w:rsidP="00D739C7"/>
    <w:p w14:paraId="294D366B" w14:textId="77777777" w:rsidR="00D739C7" w:rsidRPr="00DA326A" w:rsidRDefault="00D739C7" w:rsidP="00D739C7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.4.3.1-4: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D739C7" w:rsidRPr="00DA326A" w14:paraId="72D53A1F" w14:textId="77777777" w:rsidTr="000D1969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2D68D0" w14:textId="77777777" w:rsidR="00D739C7" w:rsidRPr="00DA326A" w:rsidRDefault="00D739C7" w:rsidP="000D1969">
            <w:pPr>
              <w:pStyle w:val="TAH"/>
            </w:pPr>
            <w:r w:rsidRPr="00DA326A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1AA10B" w14:textId="77777777" w:rsidR="00D739C7" w:rsidRPr="00DA326A" w:rsidRDefault="00D739C7" w:rsidP="000D1969">
            <w:pPr>
              <w:pStyle w:val="TAH"/>
            </w:pPr>
            <w:r w:rsidRPr="00DA326A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A106A6" w14:textId="77777777" w:rsidR="00D739C7" w:rsidRPr="00DA326A" w:rsidRDefault="00D739C7" w:rsidP="000D1969">
            <w:pPr>
              <w:pStyle w:val="TAH"/>
            </w:pPr>
            <w:r w:rsidRPr="00DA326A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88FE9F" w14:textId="77777777" w:rsidR="00D739C7" w:rsidRPr="00DA326A" w:rsidRDefault="00D739C7" w:rsidP="000D1969">
            <w:pPr>
              <w:pStyle w:val="TAH"/>
            </w:pPr>
            <w:r w:rsidRPr="00DA326A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9CFE52" w14:textId="77777777" w:rsidR="00D739C7" w:rsidRPr="00DA326A" w:rsidRDefault="00D739C7" w:rsidP="000D1969">
            <w:pPr>
              <w:pStyle w:val="TAH"/>
            </w:pPr>
            <w:r w:rsidRPr="00DA326A">
              <w:t>Description</w:t>
            </w:r>
          </w:p>
        </w:tc>
      </w:tr>
      <w:tr w:rsidR="00D739C7" w:rsidRPr="00DA326A" w14:paraId="270A9752" w14:textId="77777777" w:rsidTr="000D1969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23A926" w14:textId="77777777" w:rsidR="00D739C7" w:rsidRPr="00DA326A" w:rsidRDefault="00D739C7" w:rsidP="000D1969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D1A9A" w14:textId="77777777" w:rsidR="00D739C7" w:rsidRPr="00DA326A" w:rsidRDefault="00D739C7" w:rsidP="000D1969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27344" w14:textId="77777777" w:rsidR="00D739C7" w:rsidRPr="00DA326A" w:rsidRDefault="00D739C7" w:rsidP="000D1969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CD210" w14:textId="77777777" w:rsidR="00D739C7" w:rsidRPr="00DA326A" w:rsidRDefault="00D739C7" w:rsidP="000D1969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F3B244" w14:textId="77777777" w:rsidR="00D739C7" w:rsidRPr="00DA326A" w:rsidRDefault="00D739C7" w:rsidP="000D1969">
            <w:pPr>
              <w:pStyle w:val="TAL"/>
            </w:pPr>
          </w:p>
        </w:tc>
      </w:tr>
    </w:tbl>
    <w:p w14:paraId="5C5BFC9B" w14:textId="77777777" w:rsidR="00D739C7" w:rsidRPr="00DA326A" w:rsidRDefault="00D739C7" w:rsidP="00D739C7"/>
    <w:p w14:paraId="4FF69BA7" w14:textId="77777777" w:rsidR="00D739C7" w:rsidRPr="00DA326A" w:rsidRDefault="00D739C7" w:rsidP="00D739C7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.4.3.1-5: Headers supported by the 201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D739C7" w:rsidRPr="00DA326A" w14:paraId="7FE882AF" w14:textId="77777777" w:rsidTr="000D196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BE2B3C" w14:textId="77777777" w:rsidR="00D739C7" w:rsidRPr="00DA326A" w:rsidRDefault="00D739C7" w:rsidP="000D1969">
            <w:pPr>
              <w:pStyle w:val="TAH"/>
            </w:pPr>
            <w:r w:rsidRPr="00DA326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8D8746" w14:textId="77777777" w:rsidR="00D739C7" w:rsidRPr="00DA326A" w:rsidRDefault="00D739C7" w:rsidP="000D1969">
            <w:pPr>
              <w:pStyle w:val="TAH"/>
            </w:pPr>
            <w:r w:rsidRPr="00DA326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8B402E" w14:textId="77777777" w:rsidR="00D739C7" w:rsidRPr="00DA326A" w:rsidRDefault="00D739C7" w:rsidP="000D1969">
            <w:pPr>
              <w:pStyle w:val="TAH"/>
            </w:pPr>
            <w:r w:rsidRPr="00DA326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9DD95" w14:textId="77777777" w:rsidR="00D739C7" w:rsidRPr="00DA326A" w:rsidRDefault="00D739C7" w:rsidP="000D1969">
            <w:pPr>
              <w:pStyle w:val="TAH"/>
            </w:pPr>
            <w:r w:rsidRPr="00DA326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2671CD" w14:textId="77777777" w:rsidR="00D739C7" w:rsidRPr="00DA326A" w:rsidRDefault="00D739C7" w:rsidP="000D1969">
            <w:pPr>
              <w:pStyle w:val="TAH"/>
            </w:pPr>
            <w:r w:rsidRPr="00DA326A">
              <w:t>Description</w:t>
            </w:r>
          </w:p>
        </w:tc>
      </w:tr>
      <w:tr w:rsidR="00D739C7" w:rsidRPr="00DA326A" w14:paraId="0694DC0F" w14:textId="77777777" w:rsidTr="000D196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EA8324" w14:textId="77777777" w:rsidR="00D739C7" w:rsidRPr="00DA326A" w:rsidRDefault="00D739C7" w:rsidP="000D1969">
            <w:pPr>
              <w:pStyle w:val="TAL"/>
            </w:pPr>
            <w:r w:rsidRPr="00DA326A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5B074" w14:textId="77777777" w:rsidR="00D739C7" w:rsidRPr="00DA326A" w:rsidRDefault="00D739C7" w:rsidP="000D1969">
            <w:pPr>
              <w:pStyle w:val="TAL"/>
            </w:pPr>
            <w:r w:rsidRPr="00DA326A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F2AB5" w14:textId="77777777" w:rsidR="00D739C7" w:rsidRPr="00DA326A" w:rsidRDefault="00D739C7" w:rsidP="000D1969">
            <w:pPr>
              <w:pStyle w:val="TAC"/>
            </w:pPr>
            <w:r w:rsidRPr="00DA326A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6300E" w14:textId="77777777" w:rsidR="00D739C7" w:rsidRPr="00DA326A" w:rsidRDefault="00D739C7" w:rsidP="000D1969">
            <w:pPr>
              <w:pStyle w:val="TAL"/>
            </w:pPr>
            <w:r w:rsidRPr="00DA326A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7E5BCF" w14:textId="77777777" w:rsidR="00D739C7" w:rsidRPr="00DA326A" w:rsidRDefault="00D739C7" w:rsidP="000D1969">
            <w:pPr>
              <w:pStyle w:val="TAL"/>
            </w:pPr>
            <w:r w:rsidRPr="00DA326A">
              <w:t>Contains the URI of the newly created resource, according to the structure: {apiRoot}/</w:t>
            </w:r>
            <w:r>
              <w:t>nmbstf-distSession</w:t>
            </w:r>
            <w:r w:rsidRPr="00DA326A">
              <w:t>/&lt;apiVersion&gt;/</w:t>
            </w:r>
            <w:r>
              <w:t>dist-sessions</w:t>
            </w:r>
            <w:r w:rsidRPr="00DA326A">
              <w:t>/</w:t>
            </w:r>
            <w:r w:rsidRPr="005C52E2">
              <w:t>{distSessionRef}/</w:t>
            </w:r>
            <w:r w:rsidRPr="00DA326A">
              <w:t>subscriptions/{subscriptionId}</w:t>
            </w:r>
          </w:p>
        </w:tc>
      </w:tr>
    </w:tbl>
    <w:p w14:paraId="17CAE658" w14:textId="77777777" w:rsidR="00D739C7" w:rsidRPr="00DA326A" w:rsidRDefault="00D739C7" w:rsidP="00D739C7"/>
    <w:p w14:paraId="5DF38EF7" w14:textId="77777777" w:rsidR="00D739C7" w:rsidRPr="00DA326A" w:rsidRDefault="00D739C7" w:rsidP="00D739C7">
      <w:pPr>
        <w:pStyle w:val="TH"/>
      </w:pPr>
      <w:r w:rsidRPr="00DA326A">
        <w:t xml:space="preserve">Table </w:t>
      </w:r>
      <w:r>
        <w:t>6.1.3</w:t>
      </w:r>
      <w:r w:rsidRPr="00DA326A">
        <w:t>.4.3.1-6: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39C7" w:rsidRPr="00DA326A" w14:paraId="377C4D04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C08121" w14:textId="77777777" w:rsidR="00D739C7" w:rsidRPr="00DA326A" w:rsidRDefault="00D739C7" w:rsidP="000D1969">
            <w:pPr>
              <w:pStyle w:val="TAH"/>
            </w:pPr>
            <w:r w:rsidRPr="00DA326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6C24D" w14:textId="77777777" w:rsidR="00D739C7" w:rsidRPr="00DA326A" w:rsidRDefault="00D739C7" w:rsidP="000D1969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8F2B7" w14:textId="77777777" w:rsidR="00D739C7" w:rsidRPr="00DA326A" w:rsidRDefault="00D739C7" w:rsidP="000D1969">
            <w:pPr>
              <w:pStyle w:val="TAH"/>
            </w:pPr>
            <w:r w:rsidRPr="00DA326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4424E" w14:textId="77777777" w:rsidR="00D739C7" w:rsidRPr="00DA326A" w:rsidRDefault="00D739C7" w:rsidP="000D1969">
            <w:pPr>
              <w:pStyle w:val="TAH"/>
            </w:pPr>
            <w:r w:rsidRPr="00DA326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F06C6D" w14:textId="77777777" w:rsidR="00D739C7" w:rsidRPr="00DA326A" w:rsidRDefault="00D739C7" w:rsidP="000D1969">
            <w:pPr>
              <w:pStyle w:val="TAH"/>
            </w:pPr>
            <w:r w:rsidRPr="00DA326A">
              <w:t>Description</w:t>
            </w:r>
          </w:p>
        </w:tc>
      </w:tr>
      <w:tr w:rsidR="00D739C7" w:rsidRPr="00DA326A" w14:paraId="69704ED0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A36DDE" w14:textId="77777777" w:rsidR="00D739C7" w:rsidRPr="00DA326A" w:rsidRDefault="00D739C7" w:rsidP="000D1969">
            <w:pPr>
              <w:pStyle w:val="TAL"/>
            </w:pPr>
            <w:r w:rsidRPr="00DA326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AA834" w14:textId="77777777" w:rsidR="00D739C7" w:rsidRPr="00DA326A" w:rsidRDefault="00D739C7" w:rsidP="000D1969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D3A277" w14:textId="77777777" w:rsidR="00D739C7" w:rsidRPr="00DA326A" w:rsidRDefault="00D739C7" w:rsidP="000D1969">
            <w:pPr>
              <w:pStyle w:val="TAC"/>
            </w:pPr>
            <w:r w:rsidRPr="00DA326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0C8553" w14:textId="77777777" w:rsidR="00D739C7" w:rsidRPr="00DA326A" w:rsidRDefault="00D739C7" w:rsidP="000D1969">
            <w:pPr>
              <w:pStyle w:val="TAL"/>
            </w:pPr>
            <w:r w:rsidRPr="00DA326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638FAD" w14:textId="77777777" w:rsidR="00D739C7" w:rsidRPr="00DA326A" w:rsidRDefault="00D739C7" w:rsidP="000D1969">
            <w:pPr>
              <w:pStyle w:val="TAL"/>
            </w:pPr>
            <w:r w:rsidRPr="00DA326A">
              <w:t>An alternative URI of the resource located on an alternative service instance within the same MBSTF or MBSTF (service) set.</w:t>
            </w:r>
          </w:p>
          <w:p w14:paraId="0C8BC77A" w14:textId="77777777" w:rsidR="00D739C7" w:rsidRPr="00DA326A" w:rsidRDefault="00D739C7" w:rsidP="000D1969">
            <w:pPr>
              <w:pStyle w:val="TAL"/>
            </w:pPr>
            <w:r w:rsidRPr="00DA326A">
              <w:t>Or the same URI, if a request is redirected to the same target resource via a different SCP.</w:t>
            </w:r>
          </w:p>
        </w:tc>
      </w:tr>
      <w:tr w:rsidR="00D739C7" w:rsidRPr="00DA326A" w14:paraId="7AF802B1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8C63F2" w14:textId="77777777" w:rsidR="00D739C7" w:rsidRPr="00010446" w:rsidRDefault="00D739C7" w:rsidP="000D1969">
            <w:pPr>
              <w:pStyle w:val="TAL"/>
              <w:rPr>
                <w:lang w:val="sv-SE"/>
              </w:rPr>
            </w:pPr>
            <w:r w:rsidRPr="00010446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30158" w14:textId="77777777" w:rsidR="00D739C7" w:rsidRPr="00DA326A" w:rsidRDefault="00D739C7" w:rsidP="000D1969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78347" w14:textId="77777777" w:rsidR="00D739C7" w:rsidRPr="00DA326A" w:rsidRDefault="00D739C7" w:rsidP="000D1969">
            <w:pPr>
              <w:pStyle w:val="TAC"/>
            </w:pPr>
            <w:r w:rsidRPr="00DA326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433BB" w14:textId="77777777" w:rsidR="00D739C7" w:rsidRPr="00DA326A" w:rsidRDefault="00D739C7" w:rsidP="000D1969">
            <w:pPr>
              <w:pStyle w:val="TAL"/>
            </w:pPr>
            <w:r w:rsidRPr="00DA326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B146DB" w14:textId="77777777" w:rsidR="00D739C7" w:rsidRPr="00DA326A" w:rsidRDefault="00D739C7" w:rsidP="000D1969">
            <w:pPr>
              <w:pStyle w:val="TAL"/>
            </w:pPr>
            <w:r w:rsidRPr="00DA326A">
              <w:t>Identifier of the target MBSTF (service) instance ID towards which the request is redirected</w:t>
            </w:r>
          </w:p>
        </w:tc>
      </w:tr>
    </w:tbl>
    <w:p w14:paraId="178C36EA" w14:textId="77777777" w:rsidR="00D739C7" w:rsidRPr="00DA326A" w:rsidRDefault="00D739C7" w:rsidP="00D739C7"/>
    <w:p w14:paraId="79237729" w14:textId="77777777" w:rsidR="00D739C7" w:rsidRPr="00DA326A" w:rsidRDefault="00D739C7" w:rsidP="00D739C7">
      <w:pPr>
        <w:pStyle w:val="TH"/>
      </w:pPr>
      <w:r w:rsidRPr="00DA326A">
        <w:t xml:space="preserve">Table </w:t>
      </w:r>
      <w:r>
        <w:t>6.1.3</w:t>
      </w:r>
      <w:r w:rsidRPr="00DA326A">
        <w:t>.4.3.1-7: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39C7" w:rsidRPr="00DA326A" w14:paraId="7A593FB8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9F5D06" w14:textId="77777777" w:rsidR="00D739C7" w:rsidRPr="00DA326A" w:rsidRDefault="00D739C7" w:rsidP="000D1969">
            <w:pPr>
              <w:pStyle w:val="TAH"/>
            </w:pPr>
            <w:r w:rsidRPr="00DA326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C09634" w14:textId="77777777" w:rsidR="00D739C7" w:rsidRPr="00DA326A" w:rsidRDefault="00D739C7" w:rsidP="000D1969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4F3FBA" w14:textId="77777777" w:rsidR="00D739C7" w:rsidRPr="00DA326A" w:rsidRDefault="00D739C7" w:rsidP="000D1969">
            <w:pPr>
              <w:pStyle w:val="TAH"/>
            </w:pPr>
            <w:r w:rsidRPr="00DA326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C9F8E" w14:textId="77777777" w:rsidR="00D739C7" w:rsidRPr="00DA326A" w:rsidRDefault="00D739C7" w:rsidP="000D1969">
            <w:pPr>
              <w:pStyle w:val="TAH"/>
            </w:pPr>
            <w:r w:rsidRPr="00DA326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91F464" w14:textId="77777777" w:rsidR="00D739C7" w:rsidRPr="00DA326A" w:rsidRDefault="00D739C7" w:rsidP="000D1969">
            <w:pPr>
              <w:pStyle w:val="TAH"/>
            </w:pPr>
            <w:r w:rsidRPr="00DA326A">
              <w:t>Description</w:t>
            </w:r>
          </w:p>
        </w:tc>
      </w:tr>
      <w:tr w:rsidR="00D739C7" w:rsidRPr="00DA326A" w14:paraId="58D477E9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EE7A2B" w14:textId="77777777" w:rsidR="00D739C7" w:rsidRPr="00DA326A" w:rsidRDefault="00D739C7" w:rsidP="000D1969">
            <w:pPr>
              <w:pStyle w:val="TAL"/>
            </w:pPr>
            <w:r w:rsidRPr="00DA326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1A074" w14:textId="77777777" w:rsidR="00D739C7" w:rsidRPr="00DA326A" w:rsidRDefault="00D739C7" w:rsidP="000D1969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05845E" w14:textId="77777777" w:rsidR="00D739C7" w:rsidRPr="00DA326A" w:rsidRDefault="00D739C7" w:rsidP="000D1969">
            <w:pPr>
              <w:pStyle w:val="TAC"/>
            </w:pPr>
            <w:r w:rsidRPr="00DA326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3D84D" w14:textId="77777777" w:rsidR="00D739C7" w:rsidRPr="00DA326A" w:rsidRDefault="00D739C7" w:rsidP="000D1969">
            <w:pPr>
              <w:pStyle w:val="TAL"/>
            </w:pPr>
            <w:r w:rsidRPr="00DA326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7DC6C2" w14:textId="77777777" w:rsidR="00D739C7" w:rsidRPr="00DA326A" w:rsidRDefault="00D739C7" w:rsidP="000D1969">
            <w:pPr>
              <w:pStyle w:val="TAL"/>
            </w:pPr>
            <w:r w:rsidRPr="00DA326A">
              <w:t>An alternative URI of the resource located on an alternative service instance within the same MBSTF or MBSTF (service) set.</w:t>
            </w:r>
          </w:p>
          <w:p w14:paraId="643ED093" w14:textId="77777777" w:rsidR="00D739C7" w:rsidRPr="00DA326A" w:rsidRDefault="00D739C7" w:rsidP="000D1969">
            <w:pPr>
              <w:pStyle w:val="TAL"/>
            </w:pPr>
            <w:r w:rsidRPr="00DA326A">
              <w:t>Or the same URI, if a request is redirected to the same target resource via a different SCP.</w:t>
            </w:r>
          </w:p>
        </w:tc>
      </w:tr>
      <w:tr w:rsidR="00D739C7" w:rsidRPr="00DA326A" w14:paraId="6A4A8ECE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08FDAF" w14:textId="77777777" w:rsidR="00D739C7" w:rsidRPr="00010446" w:rsidRDefault="00D739C7" w:rsidP="000D1969">
            <w:pPr>
              <w:pStyle w:val="TAL"/>
              <w:rPr>
                <w:lang w:val="sv-SE"/>
              </w:rPr>
            </w:pPr>
            <w:r w:rsidRPr="00010446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90CD2" w14:textId="77777777" w:rsidR="00D739C7" w:rsidRPr="00DA326A" w:rsidRDefault="00D739C7" w:rsidP="000D1969">
            <w:pPr>
              <w:pStyle w:val="TAL"/>
            </w:pPr>
            <w:r w:rsidRPr="00DA326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DC3DB" w14:textId="77777777" w:rsidR="00D739C7" w:rsidRPr="00DA326A" w:rsidRDefault="00D739C7" w:rsidP="000D1969">
            <w:pPr>
              <w:pStyle w:val="TAC"/>
            </w:pPr>
            <w:r w:rsidRPr="00DA326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F943C" w14:textId="77777777" w:rsidR="00D739C7" w:rsidRPr="00DA326A" w:rsidRDefault="00D739C7" w:rsidP="000D1969">
            <w:pPr>
              <w:pStyle w:val="TAL"/>
            </w:pPr>
            <w:r w:rsidRPr="00DA326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E67605" w14:textId="77777777" w:rsidR="00D739C7" w:rsidRPr="00DA326A" w:rsidRDefault="00D739C7" w:rsidP="000D1969">
            <w:pPr>
              <w:pStyle w:val="TAL"/>
            </w:pPr>
            <w:r w:rsidRPr="00DA326A">
              <w:t>Identifier of the target MBSTF (service) instance ID towards which the request is redirected</w:t>
            </w:r>
          </w:p>
        </w:tc>
      </w:tr>
    </w:tbl>
    <w:p w14:paraId="495571BE" w14:textId="77777777" w:rsidR="00D739C7" w:rsidRPr="00DA326A" w:rsidRDefault="00D739C7" w:rsidP="00D739C7"/>
    <w:p w14:paraId="6DF957FE" w14:textId="77777777" w:rsidR="00D739C7" w:rsidRPr="00DA326A" w:rsidRDefault="00D739C7" w:rsidP="00D739C7">
      <w:pPr>
        <w:pStyle w:val="Heading5"/>
      </w:pPr>
      <w:bookmarkStart w:id="93" w:name="_Toc81558615"/>
      <w:bookmarkStart w:id="94" w:name="_Toc85877078"/>
      <w:bookmarkStart w:id="95" w:name="_Toc88681530"/>
      <w:bookmarkStart w:id="96" w:name="_Toc89678217"/>
      <w:bookmarkStart w:id="97" w:name="_Toc97302827"/>
      <w:bookmarkStart w:id="98" w:name="_Toc104297823"/>
      <w:bookmarkStart w:id="99" w:name="_Toc104300134"/>
      <w:bookmarkStart w:id="100" w:name="_Toc106605463"/>
      <w:r>
        <w:lastRenderedPageBreak/>
        <w:t>6.1.3</w:t>
      </w:r>
      <w:r w:rsidRPr="00DA326A">
        <w:t>.4.4</w:t>
      </w:r>
      <w:r w:rsidRPr="00DA326A">
        <w:tab/>
        <w:t>Resource Custom Operations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11B1A08A" w14:textId="77777777" w:rsidR="00D739C7" w:rsidRPr="00DA326A" w:rsidRDefault="00D739C7" w:rsidP="00D739C7">
      <w:r w:rsidRPr="00DA326A">
        <w:t>None.</w:t>
      </w:r>
    </w:p>
    <w:p w14:paraId="66688BF2" w14:textId="77777777" w:rsidR="00D739C7" w:rsidRPr="00DA326A" w:rsidRDefault="00D739C7" w:rsidP="00D739C7">
      <w:pPr>
        <w:pStyle w:val="Heading4"/>
      </w:pPr>
      <w:bookmarkStart w:id="101" w:name="_Toc85877079"/>
      <w:bookmarkStart w:id="102" w:name="_Toc88681531"/>
      <w:bookmarkStart w:id="103" w:name="_Toc89678218"/>
      <w:bookmarkStart w:id="104" w:name="_Toc97302828"/>
      <w:bookmarkStart w:id="105" w:name="_Toc104297824"/>
      <w:bookmarkStart w:id="106" w:name="_Toc104300135"/>
      <w:bookmarkStart w:id="107" w:name="_Toc106605464"/>
      <w:r>
        <w:t>6.1.3</w:t>
      </w:r>
      <w:r w:rsidRPr="00DA326A">
        <w:t>.5</w:t>
      </w:r>
      <w:r w:rsidRPr="00DA326A">
        <w:tab/>
        <w:t>Resource: Individual subscription for an MBS distribution session</w:t>
      </w:r>
      <w:bookmarkEnd w:id="101"/>
      <w:r w:rsidRPr="00DA326A">
        <w:t xml:space="preserve"> (Document)</w:t>
      </w:r>
      <w:bookmarkEnd w:id="102"/>
      <w:bookmarkEnd w:id="103"/>
      <w:bookmarkEnd w:id="104"/>
      <w:bookmarkEnd w:id="105"/>
      <w:bookmarkEnd w:id="106"/>
      <w:bookmarkEnd w:id="107"/>
    </w:p>
    <w:p w14:paraId="53CDBD7F" w14:textId="77777777" w:rsidR="00D739C7" w:rsidRPr="00DA326A" w:rsidRDefault="00D739C7" w:rsidP="00D739C7">
      <w:pPr>
        <w:pStyle w:val="Heading5"/>
      </w:pPr>
      <w:bookmarkStart w:id="108" w:name="_Toc85877080"/>
      <w:bookmarkStart w:id="109" w:name="_Toc88681532"/>
      <w:bookmarkStart w:id="110" w:name="_Toc89678219"/>
      <w:bookmarkStart w:id="111" w:name="_Toc97302829"/>
      <w:bookmarkStart w:id="112" w:name="_Toc104297825"/>
      <w:bookmarkStart w:id="113" w:name="_Toc104300136"/>
      <w:bookmarkStart w:id="114" w:name="_Toc106605465"/>
      <w:r>
        <w:t>6.1.3</w:t>
      </w:r>
      <w:r w:rsidRPr="00DA326A">
        <w:t>.5.1</w:t>
      </w:r>
      <w:r w:rsidRPr="00DA326A">
        <w:tab/>
        <w:t>Description</w:t>
      </w:r>
      <w:bookmarkEnd w:id="108"/>
      <w:bookmarkEnd w:id="109"/>
      <w:bookmarkEnd w:id="110"/>
      <w:bookmarkEnd w:id="111"/>
      <w:bookmarkEnd w:id="112"/>
      <w:bookmarkEnd w:id="113"/>
      <w:bookmarkEnd w:id="114"/>
    </w:p>
    <w:p w14:paraId="16EB9146" w14:textId="77777777" w:rsidR="00D739C7" w:rsidRPr="00DA326A" w:rsidRDefault="00D739C7" w:rsidP="00D739C7">
      <w:r w:rsidRPr="00DA326A">
        <w:t xml:space="preserve">This resource represents an individual subscription for an MBS distribution session in the MBSTF, which can be deleted with </w:t>
      </w:r>
      <w:proofErr w:type="spellStart"/>
      <w:r w:rsidRPr="00DA326A">
        <w:t>StatusUnsubscribe</w:t>
      </w:r>
      <w:proofErr w:type="spellEnd"/>
      <w:r w:rsidRPr="00DA326A">
        <w:t xml:space="preserve"> service operation</w:t>
      </w:r>
      <w:r>
        <w:t xml:space="preserve"> or updated with </w:t>
      </w:r>
      <w:proofErr w:type="spellStart"/>
      <w:r>
        <w:t>StatusSubscribe</w:t>
      </w:r>
      <w:proofErr w:type="spellEnd"/>
      <w:r>
        <w:t xml:space="preserve"> service operation</w:t>
      </w:r>
      <w:r w:rsidRPr="00DA326A">
        <w:t>.</w:t>
      </w:r>
    </w:p>
    <w:p w14:paraId="6630DFA0" w14:textId="77777777" w:rsidR="00D739C7" w:rsidRPr="00DA326A" w:rsidRDefault="00D739C7" w:rsidP="00D739C7">
      <w:r w:rsidRPr="00DA326A">
        <w:t>This resource is modelled with the Document resource archetype (see clause C.1 of 3GPP TS 29.501 [5]).</w:t>
      </w:r>
    </w:p>
    <w:p w14:paraId="7BFFFBFA" w14:textId="77777777" w:rsidR="00D739C7" w:rsidRPr="00DA326A" w:rsidRDefault="00D739C7" w:rsidP="00D739C7">
      <w:pPr>
        <w:pStyle w:val="Heading5"/>
      </w:pPr>
      <w:bookmarkStart w:id="115" w:name="_Toc85877081"/>
      <w:bookmarkStart w:id="116" w:name="_Toc88681533"/>
      <w:bookmarkStart w:id="117" w:name="_Toc89678220"/>
      <w:bookmarkStart w:id="118" w:name="_Toc97302830"/>
      <w:bookmarkStart w:id="119" w:name="_Toc104297826"/>
      <w:bookmarkStart w:id="120" w:name="_Toc104300137"/>
      <w:bookmarkStart w:id="121" w:name="_Toc106605466"/>
      <w:r>
        <w:t>6.1.3</w:t>
      </w:r>
      <w:r w:rsidRPr="00DA326A">
        <w:t>.5.2</w:t>
      </w:r>
      <w:r w:rsidRPr="00DA326A">
        <w:tab/>
        <w:t>Resource Definition</w:t>
      </w:r>
      <w:bookmarkEnd w:id="115"/>
      <w:bookmarkEnd w:id="116"/>
      <w:bookmarkEnd w:id="117"/>
      <w:bookmarkEnd w:id="118"/>
      <w:bookmarkEnd w:id="119"/>
      <w:bookmarkEnd w:id="120"/>
      <w:bookmarkEnd w:id="121"/>
    </w:p>
    <w:p w14:paraId="26729384" w14:textId="77777777" w:rsidR="00D739C7" w:rsidRPr="00DA326A" w:rsidRDefault="00D739C7" w:rsidP="00D739C7">
      <w:r w:rsidRPr="00DA326A">
        <w:t xml:space="preserve">Resource URI: </w:t>
      </w:r>
      <w:r w:rsidRPr="00DA326A">
        <w:rPr>
          <w:b/>
        </w:rPr>
        <w:t>{apiRoot}/</w:t>
      </w:r>
      <w:r>
        <w:rPr>
          <w:b/>
        </w:rPr>
        <w:t>nmbstf-distsession</w:t>
      </w:r>
      <w:r w:rsidRPr="00DA326A">
        <w:rPr>
          <w:b/>
        </w:rPr>
        <w:t>/&lt;apiVersion&gt;/</w:t>
      </w:r>
      <w:r>
        <w:rPr>
          <w:b/>
        </w:rPr>
        <w:t>dist-sessions</w:t>
      </w:r>
      <w:r w:rsidRPr="00DA326A">
        <w:rPr>
          <w:b/>
        </w:rPr>
        <w:t>/{distSessionRef}/subscriptions/{subscriptionId}</w:t>
      </w:r>
    </w:p>
    <w:p w14:paraId="149205CC" w14:textId="77777777" w:rsidR="00D739C7" w:rsidRPr="00DA326A" w:rsidRDefault="00D739C7" w:rsidP="00D739C7">
      <w:pPr>
        <w:rPr>
          <w:rFonts w:ascii="Arial" w:hAnsi="Arial" w:cs="Arial"/>
        </w:rPr>
      </w:pPr>
      <w:r w:rsidRPr="00DA326A">
        <w:t>This resource shall support the resource URI variables defined in table </w:t>
      </w:r>
      <w:r>
        <w:t>6.1.3</w:t>
      </w:r>
      <w:r w:rsidRPr="00DA326A">
        <w:t>.5.2-1.</w:t>
      </w:r>
    </w:p>
    <w:p w14:paraId="40F52A97" w14:textId="77777777" w:rsidR="00D739C7" w:rsidRPr="00DA326A" w:rsidRDefault="00D739C7" w:rsidP="00D739C7">
      <w:pPr>
        <w:pStyle w:val="TH"/>
        <w:rPr>
          <w:rFonts w:cs="Arial"/>
        </w:rPr>
      </w:pPr>
      <w:r w:rsidRPr="00DA326A">
        <w:t>Table </w:t>
      </w:r>
      <w:r>
        <w:t>6.1.3</w:t>
      </w:r>
      <w:r w:rsidRPr="00DA326A">
        <w:t>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37"/>
        <w:gridCol w:w="1992"/>
        <w:gridCol w:w="6294"/>
      </w:tblGrid>
      <w:tr w:rsidR="00D739C7" w:rsidRPr="00DA326A" w14:paraId="5C02B8AE" w14:textId="77777777" w:rsidTr="000D196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86FC7A3" w14:textId="77777777" w:rsidR="00D739C7" w:rsidRPr="00DA326A" w:rsidRDefault="00D739C7" w:rsidP="000D1969">
            <w:pPr>
              <w:pStyle w:val="TAH"/>
            </w:pPr>
            <w:r w:rsidRPr="00DA326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34A7775" w14:textId="77777777" w:rsidR="00D739C7" w:rsidRPr="00DA326A" w:rsidRDefault="00D739C7" w:rsidP="000D1969">
            <w:pPr>
              <w:pStyle w:val="TAH"/>
            </w:pPr>
            <w:r w:rsidRPr="00DA326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AD582AC" w14:textId="77777777" w:rsidR="00D739C7" w:rsidRPr="00DA326A" w:rsidRDefault="00D739C7" w:rsidP="000D1969">
            <w:pPr>
              <w:pStyle w:val="TAH"/>
            </w:pPr>
            <w:r w:rsidRPr="00DA326A">
              <w:t>Definition</w:t>
            </w:r>
          </w:p>
        </w:tc>
      </w:tr>
      <w:tr w:rsidR="00D739C7" w:rsidRPr="00DA326A" w14:paraId="004634C9" w14:textId="77777777" w:rsidTr="000D196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73CDE4" w14:textId="77777777" w:rsidR="00D739C7" w:rsidRPr="00DA326A" w:rsidRDefault="00D739C7" w:rsidP="000D1969">
            <w:pPr>
              <w:pStyle w:val="TAL"/>
            </w:pPr>
            <w:proofErr w:type="spellStart"/>
            <w:r w:rsidRPr="00DA326A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E8622" w14:textId="77777777" w:rsidR="00D739C7" w:rsidRPr="00DA326A" w:rsidRDefault="00D739C7" w:rsidP="000D1969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5CAC2D" w14:textId="77777777" w:rsidR="00D739C7" w:rsidRPr="00DA326A" w:rsidRDefault="00D739C7" w:rsidP="000D1969">
            <w:pPr>
              <w:pStyle w:val="TAL"/>
            </w:pPr>
            <w:r w:rsidRPr="00DA326A">
              <w:t>See clause</w:t>
            </w:r>
            <w:r w:rsidRPr="00DA326A">
              <w:rPr>
                <w:lang w:eastAsia="zh-CN"/>
              </w:rPr>
              <w:t> </w:t>
            </w:r>
            <w:r>
              <w:t>6.1</w:t>
            </w:r>
            <w:r w:rsidRPr="00DA326A">
              <w:t>.1</w:t>
            </w:r>
          </w:p>
        </w:tc>
      </w:tr>
      <w:tr w:rsidR="00D739C7" w:rsidRPr="00DA326A" w14:paraId="6F1FF691" w14:textId="77777777" w:rsidTr="000D196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3AEDB" w14:textId="77777777" w:rsidR="00D739C7" w:rsidRPr="00DA326A" w:rsidRDefault="00D739C7" w:rsidP="000D1969">
            <w:pPr>
              <w:pStyle w:val="TAL"/>
            </w:pPr>
            <w:proofErr w:type="spellStart"/>
            <w:r w:rsidRPr="00DA326A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7C501" w14:textId="77777777" w:rsidR="00D739C7" w:rsidRPr="00DA326A" w:rsidRDefault="00D739C7" w:rsidP="000D1969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D7721" w14:textId="77777777" w:rsidR="00D739C7" w:rsidRPr="00DA326A" w:rsidRDefault="00D739C7" w:rsidP="000D1969">
            <w:pPr>
              <w:pStyle w:val="TAL"/>
            </w:pPr>
            <w:r>
              <w:t>See clause 6.1</w:t>
            </w:r>
            <w:r w:rsidRPr="00DA326A">
              <w:t>.1</w:t>
            </w:r>
          </w:p>
        </w:tc>
      </w:tr>
      <w:tr w:rsidR="00D739C7" w:rsidRPr="00DA326A" w14:paraId="30A90899" w14:textId="77777777" w:rsidTr="000D196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300C1" w14:textId="77777777" w:rsidR="00D739C7" w:rsidRPr="00DA326A" w:rsidRDefault="00D739C7" w:rsidP="000D1969">
            <w:pPr>
              <w:pStyle w:val="TAL"/>
            </w:pPr>
            <w:proofErr w:type="spellStart"/>
            <w:r w:rsidRPr="00DA326A">
              <w:t>distSessionRef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0AB20" w14:textId="77777777" w:rsidR="00D739C7" w:rsidRPr="00DA326A" w:rsidRDefault="00D739C7" w:rsidP="000D1969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31E19C" w14:textId="77777777" w:rsidR="00D739C7" w:rsidRPr="00DA326A" w:rsidRDefault="00D739C7" w:rsidP="000D1969">
            <w:pPr>
              <w:pStyle w:val="TAL"/>
            </w:pPr>
            <w:r w:rsidRPr="00DA326A">
              <w:t>MBS distribution session reference assigned by the MBSTF during the Create service operation</w:t>
            </w:r>
          </w:p>
        </w:tc>
      </w:tr>
      <w:tr w:rsidR="00D739C7" w:rsidRPr="00DA326A" w14:paraId="36FBE5C7" w14:textId="77777777" w:rsidTr="000D196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B90C6" w14:textId="77777777" w:rsidR="00D739C7" w:rsidRPr="00DA326A" w:rsidRDefault="00D739C7" w:rsidP="000D1969">
            <w:pPr>
              <w:pStyle w:val="TAL"/>
            </w:pPr>
            <w:proofErr w:type="spellStart"/>
            <w:r w:rsidRPr="00DA326A">
              <w:t>subscriptionId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DE8CD" w14:textId="77777777" w:rsidR="00D739C7" w:rsidRPr="00DA326A" w:rsidRDefault="00D739C7" w:rsidP="000D1969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C8D763" w14:textId="77777777" w:rsidR="00D739C7" w:rsidRPr="00DA326A" w:rsidRDefault="00D739C7" w:rsidP="000D1969">
            <w:pPr>
              <w:pStyle w:val="TAL"/>
            </w:pPr>
            <w:r w:rsidRPr="00DA326A">
              <w:t xml:space="preserve">Subscription identifier assigned by the </w:t>
            </w:r>
            <w:r>
              <w:t>MBSTF</w:t>
            </w:r>
            <w:r w:rsidRPr="00DA326A">
              <w:t xml:space="preserve"> during the creation of the subscription</w:t>
            </w:r>
          </w:p>
        </w:tc>
      </w:tr>
    </w:tbl>
    <w:p w14:paraId="78AAE3F3" w14:textId="77777777" w:rsidR="00D739C7" w:rsidRPr="00DA326A" w:rsidRDefault="00D739C7" w:rsidP="00D739C7"/>
    <w:p w14:paraId="4EF7C741" w14:textId="77777777" w:rsidR="00D739C7" w:rsidRPr="00DA326A" w:rsidRDefault="00D739C7" w:rsidP="00D739C7">
      <w:pPr>
        <w:pStyle w:val="Heading5"/>
      </w:pPr>
      <w:bookmarkStart w:id="122" w:name="_Toc85877082"/>
      <w:bookmarkStart w:id="123" w:name="_Toc88681534"/>
      <w:bookmarkStart w:id="124" w:name="_Toc89678221"/>
      <w:bookmarkStart w:id="125" w:name="_Toc97302831"/>
      <w:bookmarkStart w:id="126" w:name="_Toc104297827"/>
      <w:bookmarkStart w:id="127" w:name="_Toc104300138"/>
      <w:bookmarkStart w:id="128" w:name="_Toc106605467"/>
      <w:r>
        <w:t>6.1.3</w:t>
      </w:r>
      <w:r w:rsidRPr="00DA326A">
        <w:t>.5.3</w:t>
      </w:r>
      <w:r w:rsidRPr="00DA326A">
        <w:tab/>
        <w:t>Resource Standard Methods</w:t>
      </w:r>
      <w:bookmarkEnd w:id="122"/>
      <w:bookmarkEnd w:id="123"/>
      <w:bookmarkEnd w:id="124"/>
      <w:bookmarkEnd w:id="125"/>
      <w:bookmarkEnd w:id="126"/>
      <w:bookmarkEnd w:id="127"/>
      <w:bookmarkEnd w:id="128"/>
    </w:p>
    <w:p w14:paraId="12A3EAB3" w14:textId="77777777" w:rsidR="00D739C7" w:rsidRPr="00DA326A" w:rsidRDefault="00D739C7">
      <w:pPr>
        <w:pStyle w:val="Heading6"/>
        <w:pPrChange w:id="129" w:author="Meifang Zhu" w:date="2022-06-29T11:33:00Z">
          <w:pPr>
            <w:pStyle w:val="H6"/>
          </w:pPr>
        </w:pPrChange>
      </w:pPr>
      <w:r>
        <w:t>6.1.3</w:t>
      </w:r>
      <w:r w:rsidRPr="00DA326A">
        <w:t>.5.3.1</w:t>
      </w:r>
      <w:r w:rsidRPr="00DA326A">
        <w:tab/>
        <w:t>DELETE</w:t>
      </w:r>
    </w:p>
    <w:p w14:paraId="356F7F96" w14:textId="77777777" w:rsidR="00D739C7" w:rsidRPr="00DA326A" w:rsidRDefault="00D739C7" w:rsidP="00D739C7">
      <w:r w:rsidRPr="00DA326A">
        <w:t xml:space="preserve">This method deletes an individual subscription resource for an MBS distribution session in the MBSTF with </w:t>
      </w:r>
      <w:proofErr w:type="spellStart"/>
      <w:r w:rsidRPr="00DA326A">
        <w:t>StatusUnsubscribe</w:t>
      </w:r>
      <w:proofErr w:type="spellEnd"/>
      <w:r w:rsidRPr="00DA326A">
        <w:t xml:space="preserve"> service operation.</w:t>
      </w:r>
    </w:p>
    <w:p w14:paraId="117E7DEE" w14:textId="77777777" w:rsidR="00D739C7" w:rsidRPr="00DA326A" w:rsidRDefault="00D739C7" w:rsidP="00D739C7">
      <w:r w:rsidRPr="00DA326A">
        <w:t xml:space="preserve">This method shall support the URI query parameters specified in table </w:t>
      </w:r>
      <w:r>
        <w:t>6.1.3</w:t>
      </w:r>
      <w:r w:rsidRPr="00DA326A">
        <w:t>.5.3.1-1.</w:t>
      </w:r>
    </w:p>
    <w:p w14:paraId="3CB1BE2C" w14:textId="77777777" w:rsidR="00D739C7" w:rsidRPr="00DA326A" w:rsidRDefault="00D739C7" w:rsidP="00D739C7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.5.3.1-1: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D739C7" w:rsidRPr="00DA326A" w14:paraId="4E0BEE4C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D965FE" w14:textId="77777777" w:rsidR="00D739C7" w:rsidRPr="00DA326A" w:rsidRDefault="00D739C7" w:rsidP="000D1969">
            <w:pPr>
              <w:pStyle w:val="TAH"/>
            </w:pPr>
            <w:r w:rsidRPr="00DA326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2A8A1A" w14:textId="77777777" w:rsidR="00D739C7" w:rsidRPr="00DA326A" w:rsidRDefault="00D739C7" w:rsidP="000D1969">
            <w:pPr>
              <w:pStyle w:val="TAH"/>
            </w:pPr>
            <w:r w:rsidRPr="00DA326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0F691" w14:textId="77777777" w:rsidR="00D739C7" w:rsidRPr="00DA326A" w:rsidRDefault="00D739C7" w:rsidP="000D1969">
            <w:pPr>
              <w:pStyle w:val="TAH"/>
            </w:pPr>
            <w:r w:rsidRPr="00DA326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FFDA8B" w14:textId="77777777" w:rsidR="00D739C7" w:rsidRPr="00DA326A" w:rsidRDefault="00D739C7" w:rsidP="000D1969">
            <w:pPr>
              <w:pStyle w:val="TAH"/>
            </w:pPr>
            <w:r w:rsidRPr="00DA326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6FAD03" w14:textId="77777777" w:rsidR="00D739C7" w:rsidRPr="00DA326A" w:rsidRDefault="00D739C7" w:rsidP="000D1969">
            <w:pPr>
              <w:pStyle w:val="TAH"/>
            </w:pPr>
            <w:r w:rsidRPr="00DA326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4D0D81" w14:textId="77777777" w:rsidR="00D739C7" w:rsidRPr="00DA326A" w:rsidRDefault="00D739C7" w:rsidP="000D1969">
            <w:pPr>
              <w:pStyle w:val="TAH"/>
            </w:pPr>
            <w:r w:rsidRPr="00DA326A">
              <w:t>Applicability</w:t>
            </w:r>
          </w:p>
        </w:tc>
      </w:tr>
      <w:tr w:rsidR="00D739C7" w:rsidRPr="00DA326A" w14:paraId="68CE2C7A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C1AAAF" w14:textId="77777777" w:rsidR="00D739C7" w:rsidRPr="00DA326A" w:rsidDel="009C5531" w:rsidRDefault="00D739C7" w:rsidP="000D1969">
            <w:pPr>
              <w:pStyle w:val="TAL"/>
            </w:pPr>
            <w:r w:rsidRPr="00DA326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DC395" w14:textId="77777777" w:rsidR="00D739C7" w:rsidRPr="00DA326A" w:rsidDel="009C5531" w:rsidRDefault="00D739C7" w:rsidP="000D196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4F3F6" w14:textId="77777777" w:rsidR="00D739C7" w:rsidRPr="00DA326A" w:rsidDel="009C5531" w:rsidRDefault="00D739C7" w:rsidP="000D196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FED20" w14:textId="77777777" w:rsidR="00D739C7" w:rsidRPr="00DA326A" w:rsidDel="009C5531" w:rsidRDefault="00D739C7" w:rsidP="000D196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08A669" w14:textId="77777777" w:rsidR="00D739C7" w:rsidRPr="00DA326A" w:rsidDel="009C5531" w:rsidRDefault="00D739C7" w:rsidP="000D196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4F66B" w14:textId="77777777" w:rsidR="00D739C7" w:rsidRPr="00DA326A" w:rsidRDefault="00D739C7" w:rsidP="000D1969">
            <w:pPr>
              <w:pStyle w:val="TAL"/>
            </w:pPr>
          </w:p>
        </w:tc>
      </w:tr>
    </w:tbl>
    <w:p w14:paraId="488D3AB5" w14:textId="77777777" w:rsidR="00D739C7" w:rsidRPr="00DA326A" w:rsidRDefault="00D739C7" w:rsidP="00D739C7"/>
    <w:p w14:paraId="6D120B4A" w14:textId="77777777" w:rsidR="00D739C7" w:rsidRPr="00DA326A" w:rsidRDefault="00D739C7" w:rsidP="00D739C7">
      <w:r w:rsidRPr="00DA326A">
        <w:t xml:space="preserve">This method shall support the request data structures specified in table </w:t>
      </w:r>
      <w:r>
        <w:t>6.1.3</w:t>
      </w:r>
      <w:r w:rsidRPr="00DA326A">
        <w:t xml:space="preserve">.5.3.1-2 and the response data structures and response codes specified in table </w:t>
      </w:r>
      <w:r>
        <w:t>6.1.3</w:t>
      </w:r>
      <w:r w:rsidRPr="00DA326A">
        <w:t>.5.3.1-3.</w:t>
      </w:r>
    </w:p>
    <w:p w14:paraId="68481868" w14:textId="77777777" w:rsidR="00D739C7" w:rsidRPr="00DA326A" w:rsidRDefault="00D739C7" w:rsidP="00D739C7">
      <w:pPr>
        <w:pStyle w:val="TH"/>
      </w:pPr>
      <w:r w:rsidRPr="00DA326A">
        <w:t xml:space="preserve">Table </w:t>
      </w:r>
      <w:r>
        <w:t>6.1.3</w:t>
      </w:r>
      <w:r w:rsidRPr="00DA326A">
        <w:t>.5.3.1-2: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D739C7" w:rsidRPr="00DA326A" w14:paraId="42E85836" w14:textId="77777777" w:rsidTr="000D1969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DD37CE" w14:textId="77777777" w:rsidR="00D739C7" w:rsidRPr="00DA326A" w:rsidRDefault="00D739C7" w:rsidP="000D1969">
            <w:pPr>
              <w:pStyle w:val="TAH"/>
            </w:pPr>
            <w:r w:rsidRPr="00DA326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B2B480" w14:textId="77777777" w:rsidR="00D739C7" w:rsidRPr="00DA326A" w:rsidRDefault="00D739C7" w:rsidP="000D1969">
            <w:pPr>
              <w:pStyle w:val="TAH"/>
            </w:pPr>
            <w:r w:rsidRPr="00DA32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C36419" w14:textId="77777777" w:rsidR="00D739C7" w:rsidRPr="00DA326A" w:rsidRDefault="00D739C7" w:rsidP="000D1969">
            <w:pPr>
              <w:pStyle w:val="TAH"/>
            </w:pPr>
            <w:r w:rsidRPr="00DA326A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E3E580" w14:textId="77777777" w:rsidR="00D739C7" w:rsidRPr="00DA326A" w:rsidRDefault="00D739C7" w:rsidP="000D1969">
            <w:pPr>
              <w:pStyle w:val="TAH"/>
            </w:pPr>
            <w:r w:rsidRPr="00DA326A">
              <w:t>Description</w:t>
            </w:r>
          </w:p>
        </w:tc>
      </w:tr>
      <w:tr w:rsidR="00D739C7" w:rsidRPr="00DA326A" w14:paraId="73CB735E" w14:textId="77777777" w:rsidTr="000D1969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CDB11" w14:textId="77777777" w:rsidR="00D739C7" w:rsidRPr="00DA326A" w:rsidRDefault="00D739C7" w:rsidP="000D1969">
            <w:pPr>
              <w:pStyle w:val="TAL"/>
            </w:pPr>
            <w:r w:rsidRPr="00DA326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BD1802" w14:textId="77777777" w:rsidR="00D739C7" w:rsidRPr="00DA326A" w:rsidRDefault="00D739C7" w:rsidP="000D196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4ECFBB" w14:textId="77777777" w:rsidR="00D739C7" w:rsidRPr="00DA326A" w:rsidRDefault="00D739C7" w:rsidP="000D1969">
            <w:pPr>
              <w:pStyle w:val="TAL"/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840BF4" w14:textId="77777777" w:rsidR="00D739C7" w:rsidRPr="00DA326A" w:rsidRDefault="00D739C7" w:rsidP="000D1969">
            <w:pPr>
              <w:pStyle w:val="TAL"/>
            </w:pPr>
          </w:p>
        </w:tc>
      </w:tr>
    </w:tbl>
    <w:p w14:paraId="5F15D448" w14:textId="77777777" w:rsidR="00D739C7" w:rsidRPr="00DA326A" w:rsidRDefault="00D739C7" w:rsidP="00D739C7"/>
    <w:p w14:paraId="637DC72A" w14:textId="77777777" w:rsidR="00D739C7" w:rsidRPr="00DA326A" w:rsidRDefault="00D739C7" w:rsidP="00D739C7">
      <w:pPr>
        <w:pStyle w:val="TH"/>
      </w:pPr>
      <w:r w:rsidRPr="00DA326A">
        <w:lastRenderedPageBreak/>
        <w:t xml:space="preserve">Table </w:t>
      </w:r>
      <w:r>
        <w:t>6.1.3</w:t>
      </w:r>
      <w:r w:rsidRPr="00DA326A">
        <w:t>.5.3.1-3: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D739C7" w:rsidRPr="00DA326A" w14:paraId="20B07DB5" w14:textId="77777777" w:rsidTr="000D196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E7D82" w14:textId="77777777" w:rsidR="00D739C7" w:rsidRPr="00DA326A" w:rsidRDefault="00D739C7" w:rsidP="000D1969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31C99B" w14:textId="77777777" w:rsidR="00D739C7" w:rsidRPr="00DA326A" w:rsidRDefault="00D739C7" w:rsidP="000D1969">
            <w:pPr>
              <w:pStyle w:val="TAH"/>
            </w:pPr>
            <w:r w:rsidRPr="00DA326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01002" w14:textId="77777777" w:rsidR="00D739C7" w:rsidRPr="00DA326A" w:rsidRDefault="00D739C7" w:rsidP="000D1969">
            <w:pPr>
              <w:pStyle w:val="TAH"/>
            </w:pPr>
            <w:r w:rsidRPr="00DA326A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42E842" w14:textId="77777777" w:rsidR="00D739C7" w:rsidRPr="00DA326A" w:rsidRDefault="00D739C7" w:rsidP="000D1969">
            <w:pPr>
              <w:pStyle w:val="TAH"/>
            </w:pPr>
            <w:r w:rsidRPr="00DA326A">
              <w:t>Response</w:t>
            </w:r>
          </w:p>
          <w:p w14:paraId="42D4E30D" w14:textId="77777777" w:rsidR="00D739C7" w:rsidRPr="00DA326A" w:rsidRDefault="00D739C7" w:rsidP="000D1969">
            <w:pPr>
              <w:pStyle w:val="TAH"/>
            </w:pPr>
            <w:r w:rsidRPr="00DA326A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17309A" w14:textId="77777777" w:rsidR="00D739C7" w:rsidRPr="00DA326A" w:rsidRDefault="00D739C7" w:rsidP="000D1969">
            <w:pPr>
              <w:pStyle w:val="TAH"/>
            </w:pPr>
            <w:r w:rsidRPr="00DA326A">
              <w:t>Description</w:t>
            </w:r>
          </w:p>
        </w:tc>
      </w:tr>
      <w:tr w:rsidR="00D739C7" w:rsidRPr="00DA326A" w14:paraId="279A8595" w14:textId="77777777" w:rsidTr="000D196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D342AD" w14:textId="77777777" w:rsidR="00D739C7" w:rsidRPr="00DA326A" w:rsidRDefault="00D739C7" w:rsidP="000D1969">
            <w:pPr>
              <w:pStyle w:val="TAL"/>
            </w:pPr>
            <w:r w:rsidRPr="00DA326A"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1A9FC" w14:textId="77777777" w:rsidR="00D739C7" w:rsidRPr="00DA326A" w:rsidRDefault="00D739C7" w:rsidP="000D196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2F8CB" w14:textId="77777777" w:rsidR="00D739C7" w:rsidRPr="00DA326A" w:rsidRDefault="00D739C7" w:rsidP="000D1969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F7231" w14:textId="77777777" w:rsidR="00D739C7" w:rsidRPr="00DA326A" w:rsidRDefault="00D739C7" w:rsidP="000D1969">
            <w:pPr>
              <w:pStyle w:val="TAL"/>
            </w:pPr>
            <w:r w:rsidRPr="00DA326A">
              <w:t>204 No Content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EC9199" w14:textId="77777777" w:rsidR="00D739C7" w:rsidRPr="00DA326A" w:rsidRDefault="00D739C7" w:rsidP="000D1969">
            <w:pPr>
              <w:pStyle w:val="TAL"/>
            </w:pPr>
            <w:r w:rsidRPr="00DA326A">
              <w:t>Successful deletion</w:t>
            </w:r>
          </w:p>
        </w:tc>
      </w:tr>
      <w:tr w:rsidR="00D739C7" w:rsidRPr="00DA326A" w14:paraId="77D34C43" w14:textId="77777777" w:rsidTr="000D196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03674A" w14:textId="77777777" w:rsidR="00D739C7" w:rsidRPr="00DA326A" w:rsidRDefault="00D739C7" w:rsidP="000D1969">
            <w:pPr>
              <w:pStyle w:val="TAL"/>
            </w:pPr>
            <w:proofErr w:type="spellStart"/>
            <w:r w:rsidRPr="00DA326A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E6AA3" w14:textId="77777777" w:rsidR="00D739C7" w:rsidRPr="00DA326A" w:rsidRDefault="00D739C7" w:rsidP="000D1969">
            <w:pPr>
              <w:pStyle w:val="TAC"/>
            </w:pPr>
            <w:r w:rsidRPr="00DA326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DA04B" w14:textId="77777777" w:rsidR="00D739C7" w:rsidRPr="00DA326A" w:rsidRDefault="00D739C7" w:rsidP="000D1969">
            <w:pPr>
              <w:pStyle w:val="TAL"/>
            </w:pPr>
            <w:r w:rsidRPr="00DA326A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B361C" w14:textId="77777777" w:rsidR="00D739C7" w:rsidRPr="00DA326A" w:rsidRDefault="00D739C7" w:rsidP="000D1969">
            <w:pPr>
              <w:pStyle w:val="TAL"/>
            </w:pPr>
            <w:r w:rsidRPr="00DA326A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47BA59" w14:textId="77777777" w:rsidR="00D739C7" w:rsidRPr="00DA326A" w:rsidRDefault="00D739C7" w:rsidP="000D1969">
            <w:pPr>
              <w:pStyle w:val="TAL"/>
            </w:pPr>
            <w:r w:rsidRPr="00DA326A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DA326A">
              <w:rPr>
                <w:lang w:eastAsia="zh-CN"/>
              </w:rPr>
              <w:t>resource located on an alternative service instance within the</w:t>
            </w:r>
            <w:r w:rsidRPr="00DA326A">
              <w:t xml:space="preserve"> same MBSTF</w:t>
            </w:r>
            <w:r w:rsidRPr="00DA326A" w:rsidDel="00C62742">
              <w:t xml:space="preserve"> </w:t>
            </w:r>
            <w:r w:rsidRPr="00DA326A">
              <w:t>or MBSTF (service) set.</w:t>
            </w:r>
          </w:p>
          <w:p w14:paraId="34C4AAA5" w14:textId="77777777" w:rsidR="00D739C7" w:rsidRPr="00DA326A" w:rsidRDefault="00D739C7" w:rsidP="000D1969">
            <w:pPr>
              <w:pStyle w:val="TAL"/>
            </w:pPr>
            <w:r w:rsidRPr="00DA326A">
              <w:t xml:space="preserve">(NOTE 2) </w:t>
            </w:r>
          </w:p>
        </w:tc>
      </w:tr>
      <w:tr w:rsidR="00D739C7" w:rsidRPr="00DA326A" w14:paraId="569A8F6A" w14:textId="77777777" w:rsidTr="000D196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219BC2" w14:textId="77777777" w:rsidR="00D739C7" w:rsidRPr="00DA326A" w:rsidRDefault="00D739C7" w:rsidP="000D1969">
            <w:pPr>
              <w:pStyle w:val="TAL"/>
            </w:pPr>
            <w:proofErr w:type="spellStart"/>
            <w:r w:rsidRPr="00DA326A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106DE" w14:textId="77777777" w:rsidR="00D739C7" w:rsidRPr="00DA326A" w:rsidRDefault="00D739C7" w:rsidP="000D1969">
            <w:pPr>
              <w:pStyle w:val="TAC"/>
            </w:pPr>
            <w:r w:rsidRPr="00DA326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13EA1" w14:textId="77777777" w:rsidR="00D739C7" w:rsidRPr="00DA326A" w:rsidRDefault="00D739C7" w:rsidP="000D1969">
            <w:pPr>
              <w:pStyle w:val="TAL"/>
            </w:pPr>
            <w:r w:rsidRPr="00DA326A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C6F64" w14:textId="77777777" w:rsidR="00D739C7" w:rsidRPr="00DA326A" w:rsidRDefault="00D739C7" w:rsidP="000D1969">
            <w:pPr>
              <w:pStyle w:val="TAL"/>
            </w:pPr>
            <w:r w:rsidRPr="00DA326A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AA456B" w14:textId="77777777" w:rsidR="00D739C7" w:rsidRPr="00DA326A" w:rsidRDefault="00D739C7" w:rsidP="000D1969">
            <w:pPr>
              <w:pStyle w:val="TAL"/>
            </w:pPr>
            <w:r w:rsidRPr="00DA326A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DA326A">
              <w:rPr>
                <w:lang w:eastAsia="zh-CN"/>
              </w:rPr>
              <w:t>resource located on an alternative service instance within the</w:t>
            </w:r>
            <w:r w:rsidRPr="00DA326A">
              <w:t xml:space="preserve"> same MBSTF or MBSTF (service) set.</w:t>
            </w:r>
          </w:p>
          <w:p w14:paraId="3235D78A" w14:textId="77777777" w:rsidR="00D739C7" w:rsidRPr="00DA326A" w:rsidRDefault="00D739C7" w:rsidP="000D1969">
            <w:pPr>
              <w:pStyle w:val="TAL"/>
            </w:pPr>
            <w:r w:rsidRPr="00DA326A">
              <w:t>(NOTE 2)</w:t>
            </w:r>
          </w:p>
        </w:tc>
      </w:tr>
      <w:tr w:rsidR="00D739C7" w:rsidRPr="00DA326A" w14:paraId="78F22D8A" w14:textId="77777777" w:rsidTr="000D196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7CBDE3" w14:textId="77777777" w:rsidR="00D739C7" w:rsidRPr="00DA326A" w:rsidRDefault="00D739C7" w:rsidP="000D1969">
            <w:pPr>
              <w:pStyle w:val="TAN"/>
            </w:pPr>
            <w:r w:rsidRPr="00DA326A">
              <w:t>NOTE 1:</w:t>
            </w:r>
            <w:r w:rsidRPr="00DA326A">
              <w:tab/>
              <w:t>The mandatory HTTP error status code for the POST method listed in Table 5.2.7.1-1 of 3GPP TS 29.500 [4] also apply.</w:t>
            </w:r>
          </w:p>
          <w:p w14:paraId="068D61EB" w14:textId="77777777" w:rsidR="00D739C7" w:rsidRPr="00DA326A" w:rsidRDefault="00D739C7" w:rsidP="000D1969">
            <w:pPr>
              <w:pStyle w:val="TAN"/>
            </w:pPr>
            <w:r w:rsidRPr="00DA326A">
              <w:t>NOTE 2:</w:t>
            </w:r>
            <w:r w:rsidRPr="00DA326A">
              <w:tab/>
            </w:r>
            <w:proofErr w:type="spellStart"/>
            <w:r w:rsidRPr="00DA326A">
              <w:t>RedirectResponse</w:t>
            </w:r>
            <w:proofErr w:type="spellEnd"/>
            <w:r w:rsidRPr="00DA326A">
              <w:t xml:space="preserve"> may be inserted by an SCP, see clause 6.10.9.1 of 3GPP TS 29.500 [4].</w:t>
            </w:r>
          </w:p>
        </w:tc>
      </w:tr>
    </w:tbl>
    <w:p w14:paraId="7DCA0EAA" w14:textId="77777777" w:rsidR="00D739C7" w:rsidRPr="00DA326A" w:rsidRDefault="00D739C7" w:rsidP="00D739C7"/>
    <w:p w14:paraId="4BA1974D" w14:textId="77777777" w:rsidR="00D739C7" w:rsidRPr="00DA326A" w:rsidRDefault="00D739C7" w:rsidP="00D739C7">
      <w:pPr>
        <w:pStyle w:val="TH"/>
      </w:pPr>
      <w:r w:rsidRPr="00DA326A">
        <w:t xml:space="preserve">Table </w:t>
      </w:r>
      <w:r>
        <w:t>6.1.3</w:t>
      </w:r>
      <w:r w:rsidRPr="00DA326A">
        <w:t>.5.3.1-4: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39C7" w:rsidRPr="00DA326A" w14:paraId="7AFE3359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365571" w14:textId="77777777" w:rsidR="00D739C7" w:rsidRPr="00DA326A" w:rsidRDefault="00D739C7" w:rsidP="000D1969">
            <w:pPr>
              <w:pStyle w:val="TAH"/>
            </w:pPr>
            <w:r w:rsidRPr="00DA326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89C2D" w14:textId="77777777" w:rsidR="00D739C7" w:rsidRPr="00DA326A" w:rsidRDefault="00D739C7" w:rsidP="000D1969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C592A" w14:textId="77777777" w:rsidR="00D739C7" w:rsidRPr="00DA326A" w:rsidRDefault="00D739C7" w:rsidP="000D1969">
            <w:pPr>
              <w:pStyle w:val="TAH"/>
            </w:pPr>
            <w:r w:rsidRPr="00DA326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C592F8" w14:textId="77777777" w:rsidR="00D739C7" w:rsidRPr="00DA326A" w:rsidRDefault="00D739C7" w:rsidP="000D1969">
            <w:pPr>
              <w:pStyle w:val="TAH"/>
            </w:pPr>
            <w:r w:rsidRPr="00DA326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A437D2" w14:textId="77777777" w:rsidR="00D739C7" w:rsidRPr="00DA326A" w:rsidRDefault="00D739C7" w:rsidP="000D1969">
            <w:pPr>
              <w:pStyle w:val="TAH"/>
            </w:pPr>
            <w:r w:rsidRPr="00DA326A">
              <w:t>Description</w:t>
            </w:r>
          </w:p>
        </w:tc>
      </w:tr>
      <w:tr w:rsidR="00D739C7" w:rsidRPr="00DA326A" w14:paraId="77D5D860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04E927" w14:textId="77777777" w:rsidR="00D739C7" w:rsidRPr="00DA326A" w:rsidRDefault="00D739C7" w:rsidP="000D1969">
            <w:pPr>
              <w:pStyle w:val="TAL"/>
            </w:pPr>
            <w:r w:rsidRPr="00DA326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712E8C" w14:textId="77777777" w:rsidR="00D739C7" w:rsidRPr="00DA326A" w:rsidRDefault="00D739C7" w:rsidP="000D1969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137F3D" w14:textId="77777777" w:rsidR="00D739C7" w:rsidRPr="00DA326A" w:rsidRDefault="00D739C7" w:rsidP="000D1969">
            <w:pPr>
              <w:pStyle w:val="TAC"/>
            </w:pPr>
            <w:r w:rsidRPr="00DA326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04FA7D" w14:textId="77777777" w:rsidR="00D739C7" w:rsidRPr="00DA326A" w:rsidRDefault="00D739C7" w:rsidP="000D1969">
            <w:pPr>
              <w:pStyle w:val="TAL"/>
            </w:pPr>
            <w:r w:rsidRPr="00DA326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0A5126" w14:textId="77777777" w:rsidR="00D739C7" w:rsidRPr="00DA326A" w:rsidRDefault="00D739C7" w:rsidP="000D1969">
            <w:pPr>
              <w:pStyle w:val="TAL"/>
            </w:pPr>
            <w:r w:rsidRPr="00DA326A">
              <w:t>An alternative URI of the resource located on an alternative service instance within the same MBSTF or MBSTF (service) set.</w:t>
            </w:r>
          </w:p>
          <w:p w14:paraId="54D7DA12" w14:textId="77777777" w:rsidR="00D739C7" w:rsidRPr="00DA326A" w:rsidRDefault="00D739C7" w:rsidP="000D1969">
            <w:pPr>
              <w:pStyle w:val="TAL"/>
            </w:pPr>
            <w:r w:rsidRPr="00DA326A">
              <w:t>Or the same URI, if a request is redirected to the same target resource via a different SCP.</w:t>
            </w:r>
          </w:p>
        </w:tc>
      </w:tr>
      <w:tr w:rsidR="00D739C7" w:rsidRPr="00DA326A" w14:paraId="1A87BCD6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DAD408" w14:textId="77777777" w:rsidR="00D739C7" w:rsidRPr="00010446" w:rsidRDefault="00D739C7" w:rsidP="000D1969">
            <w:pPr>
              <w:pStyle w:val="TAL"/>
              <w:rPr>
                <w:lang w:val="sv-SE"/>
              </w:rPr>
            </w:pPr>
            <w:r w:rsidRPr="00010446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52C2C" w14:textId="77777777" w:rsidR="00D739C7" w:rsidRPr="00DA326A" w:rsidRDefault="00D739C7" w:rsidP="000D1969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C51BA" w14:textId="77777777" w:rsidR="00D739C7" w:rsidRPr="00DA326A" w:rsidRDefault="00D739C7" w:rsidP="000D1969">
            <w:pPr>
              <w:pStyle w:val="TAC"/>
            </w:pPr>
            <w:r w:rsidRPr="00DA326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819D2" w14:textId="77777777" w:rsidR="00D739C7" w:rsidRPr="00DA326A" w:rsidRDefault="00D739C7" w:rsidP="000D1969">
            <w:pPr>
              <w:pStyle w:val="TAL"/>
            </w:pPr>
            <w:r w:rsidRPr="00DA326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E3718A" w14:textId="77777777" w:rsidR="00D739C7" w:rsidRPr="00DA326A" w:rsidRDefault="00D739C7" w:rsidP="000D1969">
            <w:pPr>
              <w:pStyle w:val="TAL"/>
            </w:pPr>
            <w:r w:rsidRPr="00DA326A">
              <w:t>Identifier of the target MBSTF (service) instance ID towards which the request is redirected</w:t>
            </w:r>
          </w:p>
        </w:tc>
      </w:tr>
    </w:tbl>
    <w:p w14:paraId="64642167" w14:textId="77777777" w:rsidR="00D739C7" w:rsidRPr="00DA326A" w:rsidRDefault="00D739C7" w:rsidP="00D739C7"/>
    <w:p w14:paraId="70624714" w14:textId="77777777" w:rsidR="00D739C7" w:rsidRPr="00DA326A" w:rsidRDefault="00D739C7" w:rsidP="00D739C7">
      <w:pPr>
        <w:pStyle w:val="TH"/>
      </w:pPr>
      <w:r w:rsidRPr="00DA326A">
        <w:t xml:space="preserve">Table </w:t>
      </w:r>
      <w:r>
        <w:t>6.1.3</w:t>
      </w:r>
      <w:r w:rsidRPr="00DA326A">
        <w:t>.5.3.1-5: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39C7" w:rsidRPr="00DA326A" w14:paraId="67537DA1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4DC23B" w14:textId="77777777" w:rsidR="00D739C7" w:rsidRPr="00DA326A" w:rsidRDefault="00D739C7" w:rsidP="000D1969">
            <w:pPr>
              <w:pStyle w:val="TAH"/>
            </w:pPr>
            <w:r w:rsidRPr="00DA326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20FD92" w14:textId="77777777" w:rsidR="00D739C7" w:rsidRPr="00DA326A" w:rsidRDefault="00D739C7" w:rsidP="000D1969">
            <w:pPr>
              <w:pStyle w:val="TAH"/>
            </w:pPr>
            <w:r w:rsidRPr="00DA326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C7CFD" w14:textId="77777777" w:rsidR="00D739C7" w:rsidRPr="00DA326A" w:rsidRDefault="00D739C7" w:rsidP="000D1969">
            <w:pPr>
              <w:pStyle w:val="TAH"/>
            </w:pPr>
            <w:r w:rsidRPr="00DA326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43E388" w14:textId="77777777" w:rsidR="00D739C7" w:rsidRPr="00DA326A" w:rsidRDefault="00D739C7" w:rsidP="000D1969">
            <w:pPr>
              <w:pStyle w:val="TAH"/>
            </w:pPr>
            <w:r w:rsidRPr="00DA326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7CA85B" w14:textId="77777777" w:rsidR="00D739C7" w:rsidRPr="00DA326A" w:rsidRDefault="00D739C7" w:rsidP="000D1969">
            <w:pPr>
              <w:pStyle w:val="TAH"/>
            </w:pPr>
            <w:r w:rsidRPr="00DA326A">
              <w:t>Description</w:t>
            </w:r>
          </w:p>
        </w:tc>
      </w:tr>
      <w:tr w:rsidR="00D739C7" w:rsidRPr="00DA326A" w14:paraId="7528D8EF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0769C6" w14:textId="77777777" w:rsidR="00D739C7" w:rsidRPr="00DA326A" w:rsidRDefault="00D739C7" w:rsidP="000D1969">
            <w:pPr>
              <w:pStyle w:val="TAL"/>
            </w:pPr>
            <w:r w:rsidRPr="00DA326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719410" w14:textId="77777777" w:rsidR="00D739C7" w:rsidRPr="00DA326A" w:rsidRDefault="00D739C7" w:rsidP="000D1969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4A206D" w14:textId="77777777" w:rsidR="00D739C7" w:rsidRPr="00DA326A" w:rsidRDefault="00D739C7" w:rsidP="000D1969">
            <w:pPr>
              <w:pStyle w:val="TAC"/>
            </w:pPr>
            <w:r w:rsidRPr="00DA326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CABDC1" w14:textId="77777777" w:rsidR="00D739C7" w:rsidRPr="00DA326A" w:rsidRDefault="00D739C7" w:rsidP="000D1969">
            <w:pPr>
              <w:pStyle w:val="TAL"/>
            </w:pPr>
            <w:r w:rsidRPr="00DA326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DE6BE2" w14:textId="77777777" w:rsidR="00D739C7" w:rsidRPr="00DA326A" w:rsidRDefault="00D739C7" w:rsidP="000D1969">
            <w:pPr>
              <w:pStyle w:val="TAL"/>
            </w:pPr>
            <w:r w:rsidRPr="00DA326A">
              <w:t>An alternative URI of the resource located on an alternative service instance within the same MBSTF or MBSTF (service) set.</w:t>
            </w:r>
          </w:p>
          <w:p w14:paraId="3DDD7D9E" w14:textId="77777777" w:rsidR="00D739C7" w:rsidRPr="00DA326A" w:rsidRDefault="00D739C7" w:rsidP="000D1969">
            <w:pPr>
              <w:pStyle w:val="TAL"/>
            </w:pPr>
            <w:r w:rsidRPr="00DA326A">
              <w:t>Or the same URI, if a request is redirected to the same target resource via a different SCP.</w:t>
            </w:r>
          </w:p>
        </w:tc>
      </w:tr>
      <w:tr w:rsidR="00D739C7" w:rsidRPr="00DA326A" w14:paraId="4F92EDE8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172E0E" w14:textId="77777777" w:rsidR="00D739C7" w:rsidRPr="00010446" w:rsidRDefault="00D739C7" w:rsidP="000D1969">
            <w:pPr>
              <w:pStyle w:val="TAL"/>
              <w:rPr>
                <w:lang w:val="sv-SE"/>
              </w:rPr>
            </w:pPr>
            <w:r w:rsidRPr="00010446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E91DA" w14:textId="77777777" w:rsidR="00D739C7" w:rsidRPr="00DA326A" w:rsidRDefault="00D739C7" w:rsidP="000D1969">
            <w:pPr>
              <w:pStyle w:val="TAL"/>
            </w:pPr>
            <w:r>
              <w:t>s</w:t>
            </w:r>
            <w:r w:rsidRPr="00DA326A"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E0599" w14:textId="77777777" w:rsidR="00D739C7" w:rsidRPr="00DA326A" w:rsidRDefault="00D739C7" w:rsidP="000D1969">
            <w:pPr>
              <w:pStyle w:val="TAC"/>
            </w:pPr>
            <w:r w:rsidRPr="00DA326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9C1A1" w14:textId="77777777" w:rsidR="00D739C7" w:rsidRPr="00DA326A" w:rsidRDefault="00D739C7" w:rsidP="000D1969">
            <w:pPr>
              <w:pStyle w:val="TAL"/>
            </w:pPr>
            <w:r w:rsidRPr="00DA326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3648C8" w14:textId="77777777" w:rsidR="00D739C7" w:rsidRPr="00DA326A" w:rsidRDefault="00D739C7" w:rsidP="000D1969">
            <w:pPr>
              <w:pStyle w:val="TAL"/>
            </w:pPr>
            <w:r w:rsidRPr="00DA326A">
              <w:t>Identifier of the target MBSTF (service) instance ID towards which the request is redirected</w:t>
            </w:r>
          </w:p>
        </w:tc>
      </w:tr>
    </w:tbl>
    <w:p w14:paraId="52BDC189" w14:textId="77777777" w:rsidR="00D739C7" w:rsidRDefault="00D739C7" w:rsidP="00D739C7"/>
    <w:p w14:paraId="54B67FF5" w14:textId="77777777" w:rsidR="00D739C7" w:rsidRPr="00052626" w:rsidRDefault="00D739C7">
      <w:pPr>
        <w:pStyle w:val="Heading6"/>
        <w:pPrChange w:id="130" w:author="Meifang Zhu" w:date="2022-06-29T11:33:00Z">
          <w:pPr>
            <w:pStyle w:val="H6"/>
          </w:pPr>
        </w:pPrChange>
      </w:pPr>
      <w:r>
        <w:t>6.1.3.5.3.2</w:t>
      </w:r>
      <w:r w:rsidRPr="00052626">
        <w:tab/>
        <w:t>PATCH</w:t>
      </w:r>
    </w:p>
    <w:p w14:paraId="7857B603" w14:textId="77777777" w:rsidR="00D739C7" w:rsidRPr="00052626" w:rsidRDefault="00D739C7" w:rsidP="00D739C7">
      <w:r w:rsidRPr="00052626">
        <w:t xml:space="preserve">This method updates an individual subscription resource for an MBS </w:t>
      </w:r>
      <w:r>
        <w:t xml:space="preserve">distribution </w:t>
      </w:r>
      <w:r w:rsidRPr="00052626">
        <w:t>session in the MB</w:t>
      </w:r>
      <w:r>
        <w:t>ST</w:t>
      </w:r>
      <w:r w:rsidRPr="00052626">
        <w:t xml:space="preserve">F with </w:t>
      </w:r>
      <w:proofErr w:type="spellStart"/>
      <w:r w:rsidRPr="00052626">
        <w:t>StatusSubscribe</w:t>
      </w:r>
      <w:proofErr w:type="spellEnd"/>
      <w:r w:rsidRPr="00052626">
        <w:t xml:space="preserve"> service operation for the subscript</w:t>
      </w:r>
      <w:r>
        <w:t>ion update (see clause 5.2.2.6.3</w:t>
      </w:r>
      <w:r w:rsidRPr="00052626">
        <w:t>).</w:t>
      </w:r>
    </w:p>
    <w:p w14:paraId="57EE9364" w14:textId="77777777" w:rsidR="00D739C7" w:rsidRPr="00052626" w:rsidRDefault="00D739C7" w:rsidP="00D739C7">
      <w:r w:rsidRPr="00052626">
        <w:t>This method shall support the URI query parameter</w:t>
      </w:r>
      <w:r>
        <w:t>s specified in table 6.1.3.5.3.2</w:t>
      </w:r>
      <w:r w:rsidRPr="00052626">
        <w:t>-1.</w:t>
      </w:r>
    </w:p>
    <w:p w14:paraId="7699385E" w14:textId="77777777" w:rsidR="00D739C7" w:rsidRPr="00052626" w:rsidRDefault="00D739C7" w:rsidP="00D739C7">
      <w:pPr>
        <w:pStyle w:val="TH"/>
        <w:rPr>
          <w:rFonts w:cs="Arial"/>
        </w:rPr>
      </w:pPr>
      <w:r>
        <w:t>Table 6.1.3.5.3.2</w:t>
      </w:r>
      <w:r w:rsidRPr="00052626">
        <w:t>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D739C7" w:rsidRPr="00052626" w14:paraId="1BF75322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147491" w14:textId="77777777" w:rsidR="00D739C7" w:rsidRPr="00052626" w:rsidRDefault="00D739C7" w:rsidP="000D1969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C8D9C8" w14:textId="77777777" w:rsidR="00D739C7" w:rsidRPr="00052626" w:rsidRDefault="00D739C7" w:rsidP="000D1969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57B847" w14:textId="77777777" w:rsidR="00D739C7" w:rsidRPr="00052626" w:rsidRDefault="00D739C7" w:rsidP="000D1969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4567EB" w14:textId="77777777" w:rsidR="00D739C7" w:rsidRPr="00052626" w:rsidRDefault="00D739C7" w:rsidP="000D1969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B05A0C" w14:textId="77777777" w:rsidR="00D739C7" w:rsidRPr="00052626" w:rsidRDefault="00D739C7" w:rsidP="000D1969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B3044" w14:textId="77777777" w:rsidR="00D739C7" w:rsidRPr="00052626" w:rsidRDefault="00D739C7" w:rsidP="000D1969">
            <w:pPr>
              <w:pStyle w:val="TAH"/>
            </w:pPr>
            <w:r w:rsidRPr="00052626">
              <w:t>Applicability</w:t>
            </w:r>
          </w:p>
        </w:tc>
      </w:tr>
      <w:tr w:rsidR="00D739C7" w:rsidRPr="00052626" w14:paraId="35867D68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3CFC31" w14:textId="77777777" w:rsidR="00D739C7" w:rsidRPr="00052626" w:rsidDel="009C5531" w:rsidRDefault="00D739C7" w:rsidP="000D1969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3D086" w14:textId="77777777" w:rsidR="00D739C7" w:rsidRPr="00052626" w:rsidDel="009C5531" w:rsidRDefault="00D739C7" w:rsidP="000D196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36DBB" w14:textId="77777777" w:rsidR="00D739C7" w:rsidRPr="00052626" w:rsidDel="009C5531" w:rsidRDefault="00D739C7" w:rsidP="000D196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5A2F6" w14:textId="77777777" w:rsidR="00D739C7" w:rsidRPr="00052626" w:rsidDel="009C5531" w:rsidRDefault="00D739C7" w:rsidP="000D196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196CF1" w14:textId="77777777" w:rsidR="00D739C7" w:rsidRPr="00052626" w:rsidDel="009C5531" w:rsidRDefault="00D739C7" w:rsidP="000D196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52E86" w14:textId="77777777" w:rsidR="00D739C7" w:rsidRPr="00052626" w:rsidRDefault="00D739C7" w:rsidP="000D1969">
            <w:pPr>
              <w:pStyle w:val="TAL"/>
            </w:pPr>
          </w:p>
        </w:tc>
      </w:tr>
    </w:tbl>
    <w:p w14:paraId="0385D780" w14:textId="77777777" w:rsidR="00D739C7" w:rsidRPr="00052626" w:rsidRDefault="00D739C7" w:rsidP="00D739C7"/>
    <w:p w14:paraId="40A8FF60" w14:textId="77777777" w:rsidR="00D739C7" w:rsidRPr="00052626" w:rsidRDefault="00D739C7" w:rsidP="00D739C7">
      <w:r w:rsidRPr="00052626">
        <w:t>This method shall support the request data structure</w:t>
      </w:r>
      <w:r>
        <w:t>s specified in table 6.1.3.5.3.2</w:t>
      </w:r>
      <w:r w:rsidRPr="00052626">
        <w:t xml:space="preserve">-2 and the response data structures and response codes </w:t>
      </w:r>
      <w:r>
        <w:t>specified in table 6.1.3.5.3.2</w:t>
      </w:r>
      <w:r w:rsidRPr="00052626">
        <w:t>-3.</w:t>
      </w:r>
    </w:p>
    <w:p w14:paraId="2E59D05B" w14:textId="77777777" w:rsidR="00D739C7" w:rsidRPr="00052626" w:rsidRDefault="00D739C7" w:rsidP="00D739C7">
      <w:pPr>
        <w:pStyle w:val="TH"/>
      </w:pPr>
      <w:r>
        <w:lastRenderedPageBreak/>
        <w:t>Table 6.1.3.5.3.2</w:t>
      </w:r>
      <w:r w:rsidRPr="00052626">
        <w:t>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D739C7" w:rsidRPr="00052626" w14:paraId="5258E19A" w14:textId="77777777" w:rsidTr="000D1969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AFBAA" w14:textId="77777777" w:rsidR="00D739C7" w:rsidRPr="00052626" w:rsidRDefault="00D739C7" w:rsidP="000D1969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B582F9" w14:textId="77777777" w:rsidR="00D739C7" w:rsidRPr="00052626" w:rsidRDefault="00D739C7" w:rsidP="000D1969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6E589B" w14:textId="77777777" w:rsidR="00D739C7" w:rsidRPr="00052626" w:rsidRDefault="00D739C7" w:rsidP="000D1969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4A1D75" w14:textId="77777777" w:rsidR="00D739C7" w:rsidRPr="00052626" w:rsidRDefault="00D739C7" w:rsidP="000D1969">
            <w:pPr>
              <w:pStyle w:val="TAH"/>
            </w:pPr>
            <w:r w:rsidRPr="00052626">
              <w:t>Description</w:t>
            </w:r>
          </w:p>
        </w:tc>
      </w:tr>
      <w:tr w:rsidR="00D739C7" w:rsidRPr="00052626" w14:paraId="3674C38B" w14:textId="77777777" w:rsidTr="000D1969">
        <w:trPr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3B174" w14:textId="77777777" w:rsidR="00D739C7" w:rsidRPr="00052626" w:rsidRDefault="00D739C7" w:rsidP="000D1969">
            <w:pPr>
              <w:pStyle w:val="TAL"/>
            </w:pPr>
            <w:r w:rsidRPr="00052626">
              <w:t>array(</w:t>
            </w:r>
            <w:proofErr w:type="spellStart"/>
            <w:r w:rsidRPr="00052626">
              <w:t>PatchItem</w:t>
            </w:r>
            <w:proofErr w:type="spellEnd"/>
            <w:r w:rsidRPr="00052626">
              <w:t>)</w:t>
            </w:r>
          </w:p>
          <w:p w14:paraId="724B872E" w14:textId="77777777" w:rsidR="00D739C7" w:rsidRPr="00052626" w:rsidRDefault="00D739C7" w:rsidP="000D1969">
            <w:pPr>
              <w:pStyle w:val="TAH"/>
              <w:rPr>
                <w:b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DD9F5" w14:textId="77777777" w:rsidR="00D739C7" w:rsidRPr="00052626" w:rsidRDefault="00D739C7" w:rsidP="000D1969">
            <w:pPr>
              <w:pStyle w:val="TAH"/>
              <w:rPr>
                <w:b w:val="0"/>
              </w:rPr>
            </w:pPr>
            <w:r w:rsidRPr="00052626">
              <w:rPr>
                <w:b w:val="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F7BB9" w14:textId="77777777" w:rsidR="00D739C7" w:rsidRPr="00052626" w:rsidRDefault="00D739C7" w:rsidP="000D1969">
            <w:pPr>
              <w:pStyle w:val="TAH"/>
              <w:rPr>
                <w:b w:val="0"/>
              </w:rPr>
            </w:pPr>
            <w:r w:rsidRPr="00052626">
              <w:rPr>
                <w:b w:val="0"/>
              </w:rPr>
              <w:t>1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A3B60" w14:textId="77777777" w:rsidR="00D739C7" w:rsidRPr="00052626" w:rsidRDefault="00D739C7" w:rsidP="000D1969">
            <w:pPr>
              <w:pStyle w:val="TAL"/>
            </w:pPr>
            <w:r w:rsidRPr="00052626">
              <w:t xml:space="preserve">It shall contain the list of changes to be made to the Status Subscription (i.e. </w:t>
            </w:r>
            <w:proofErr w:type="spellStart"/>
            <w:r>
              <w:t>DistSession</w:t>
            </w:r>
            <w:r w:rsidRPr="00052626">
              <w:t>Subscription</w:t>
            </w:r>
            <w:proofErr w:type="spellEnd"/>
            <w:r w:rsidRPr="00052626">
              <w:t xml:space="preserve"> data type), according to the JSON PATCH format specified in IETF RFC 6902 [16].</w:t>
            </w:r>
          </w:p>
        </w:tc>
      </w:tr>
    </w:tbl>
    <w:p w14:paraId="387E741A" w14:textId="77777777" w:rsidR="00D739C7" w:rsidRPr="00052626" w:rsidRDefault="00D739C7" w:rsidP="00D739C7"/>
    <w:p w14:paraId="6638E3A8" w14:textId="77777777" w:rsidR="00D739C7" w:rsidRPr="00052626" w:rsidRDefault="00D739C7" w:rsidP="00D739C7">
      <w:pPr>
        <w:pStyle w:val="TH"/>
      </w:pPr>
      <w:r>
        <w:t>Table 6.1.3.5.3.2</w:t>
      </w:r>
      <w:r w:rsidRPr="00052626">
        <w:t>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D739C7" w:rsidRPr="00052626" w14:paraId="178F99E2" w14:textId="77777777" w:rsidTr="000D196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82988C" w14:textId="77777777" w:rsidR="00D739C7" w:rsidRPr="00052626" w:rsidRDefault="00D739C7" w:rsidP="000D1969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2F7A5" w14:textId="77777777" w:rsidR="00D739C7" w:rsidRPr="00052626" w:rsidRDefault="00D739C7" w:rsidP="000D1969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3450B" w14:textId="77777777" w:rsidR="00D739C7" w:rsidRPr="00052626" w:rsidRDefault="00D739C7" w:rsidP="000D1969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C7123" w14:textId="77777777" w:rsidR="00D739C7" w:rsidRPr="00052626" w:rsidRDefault="00D739C7" w:rsidP="000D1969">
            <w:pPr>
              <w:pStyle w:val="TAH"/>
            </w:pPr>
            <w:r w:rsidRPr="00052626">
              <w:t>Response</w:t>
            </w:r>
          </w:p>
          <w:p w14:paraId="358D4A1F" w14:textId="77777777" w:rsidR="00D739C7" w:rsidRPr="00052626" w:rsidRDefault="00D739C7" w:rsidP="000D1969">
            <w:pPr>
              <w:pStyle w:val="TAH"/>
            </w:pPr>
            <w:r w:rsidRPr="00052626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14B3A" w14:textId="77777777" w:rsidR="00D739C7" w:rsidRPr="00052626" w:rsidRDefault="00D739C7" w:rsidP="000D1969">
            <w:pPr>
              <w:pStyle w:val="TAH"/>
            </w:pPr>
            <w:r w:rsidRPr="00052626">
              <w:t>Description</w:t>
            </w:r>
          </w:p>
        </w:tc>
      </w:tr>
      <w:tr w:rsidR="00D739C7" w:rsidRPr="00052626" w14:paraId="3002ECFE" w14:textId="77777777" w:rsidTr="000D196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0F3436" w14:textId="77777777" w:rsidR="00D739C7" w:rsidRPr="00052626" w:rsidRDefault="00D739C7" w:rsidP="000D1969">
            <w:pPr>
              <w:pStyle w:val="TAL"/>
            </w:pPr>
            <w:proofErr w:type="spellStart"/>
            <w:r>
              <w:t>DistSession</w:t>
            </w:r>
            <w:r w:rsidRPr="00052626">
              <w:t>Subscription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2F5E7" w14:textId="77777777" w:rsidR="00D739C7" w:rsidRPr="00052626" w:rsidRDefault="00D739C7" w:rsidP="000D1969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0632E" w14:textId="77777777" w:rsidR="00D739C7" w:rsidRPr="00052626" w:rsidRDefault="00D739C7" w:rsidP="000D1969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9A165" w14:textId="77777777" w:rsidR="00D739C7" w:rsidRPr="00052626" w:rsidRDefault="00D739C7" w:rsidP="000D1969">
            <w:pPr>
              <w:pStyle w:val="TAL"/>
            </w:pPr>
            <w:r w:rsidRPr="00052626">
              <w:t>200 OK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1176AE" w14:textId="77777777" w:rsidR="00D739C7" w:rsidRPr="00052626" w:rsidRDefault="00D739C7" w:rsidP="000D1969">
            <w:pPr>
              <w:pStyle w:val="TAL"/>
            </w:pPr>
            <w:r w:rsidRPr="00052626">
              <w:t>Upon success, a response body shall be returned containing the updated Status Subscription.</w:t>
            </w:r>
          </w:p>
        </w:tc>
      </w:tr>
      <w:tr w:rsidR="00D739C7" w:rsidRPr="00052626" w14:paraId="259ED595" w14:textId="77777777" w:rsidTr="000D196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4AA8CE" w14:textId="77777777" w:rsidR="00D739C7" w:rsidRPr="00052626" w:rsidRDefault="00D739C7" w:rsidP="000D1969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AF38C" w14:textId="77777777" w:rsidR="00D739C7" w:rsidRPr="00052626" w:rsidRDefault="00D739C7" w:rsidP="000D1969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E46DB" w14:textId="77777777" w:rsidR="00D739C7" w:rsidRPr="00052626" w:rsidRDefault="00D739C7" w:rsidP="000D1969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12948" w14:textId="77777777" w:rsidR="00D739C7" w:rsidRPr="00052626" w:rsidRDefault="00D739C7" w:rsidP="000D1969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699450" w14:textId="77777777" w:rsidR="00D739C7" w:rsidRPr="00052626" w:rsidRDefault="00D739C7" w:rsidP="000D1969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MBS</w:t>
            </w:r>
            <w:r>
              <w:t>T</w:t>
            </w:r>
            <w:r w:rsidRPr="00052626">
              <w:t>F</w:t>
            </w:r>
            <w:r w:rsidRPr="00052626" w:rsidDel="00C62742">
              <w:t xml:space="preserve"> </w:t>
            </w:r>
            <w:r w:rsidRPr="00052626">
              <w:t>or MBS</w:t>
            </w:r>
            <w:r>
              <w:t>T</w:t>
            </w:r>
            <w:r w:rsidRPr="00052626">
              <w:t>F (service) set.</w:t>
            </w:r>
          </w:p>
          <w:p w14:paraId="3B6B7CC8" w14:textId="77777777" w:rsidR="00D739C7" w:rsidRPr="00052626" w:rsidRDefault="00D739C7" w:rsidP="000D1969">
            <w:pPr>
              <w:pStyle w:val="TAL"/>
            </w:pPr>
            <w:r w:rsidRPr="00052626">
              <w:t>(NOTE 2)</w:t>
            </w:r>
          </w:p>
        </w:tc>
      </w:tr>
      <w:tr w:rsidR="00D739C7" w:rsidRPr="00052626" w14:paraId="28D83CFA" w14:textId="77777777" w:rsidTr="000D196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746F32" w14:textId="77777777" w:rsidR="00D739C7" w:rsidRPr="00052626" w:rsidRDefault="00D739C7" w:rsidP="000D1969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AC899" w14:textId="77777777" w:rsidR="00D739C7" w:rsidRPr="00052626" w:rsidRDefault="00D739C7" w:rsidP="000D1969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E83F3" w14:textId="77777777" w:rsidR="00D739C7" w:rsidRPr="00052626" w:rsidRDefault="00D739C7" w:rsidP="000D1969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8F079" w14:textId="77777777" w:rsidR="00D739C7" w:rsidRPr="00052626" w:rsidRDefault="00D739C7" w:rsidP="000D1969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9E1AB7" w14:textId="77777777" w:rsidR="00D739C7" w:rsidRPr="00052626" w:rsidRDefault="00D739C7" w:rsidP="000D1969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MBS</w:t>
            </w:r>
            <w:r>
              <w:t>T</w:t>
            </w:r>
            <w:r w:rsidRPr="00052626">
              <w:t>F or MBS</w:t>
            </w:r>
            <w:r>
              <w:t>T</w:t>
            </w:r>
            <w:r w:rsidRPr="00052626">
              <w:t>F (service) set.</w:t>
            </w:r>
          </w:p>
          <w:p w14:paraId="0273A046" w14:textId="77777777" w:rsidR="00D739C7" w:rsidRPr="00052626" w:rsidRDefault="00D739C7" w:rsidP="000D1969">
            <w:pPr>
              <w:pStyle w:val="TAL"/>
            </w:pPr>
            <w:r w:rsidRPr="00052626">
              <w:t>(NOTE 2)</w:t>
            </w:r>
          </w:p>
        </w:tc>
      </w:tr>
      <w:tr w:rsidR="00D739C7" w:rsidRPr="00052626" w14:paraId="46FB327E" w14:textId="77777777" w:rsidTr="000D196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A8085C" w14:textId="77777777" w:rsidR="00D739C7" w:rsidRPr="00052626" w:rsidRDefault="00D739C7" w:rsidP="000D1969">
            <w:pPr>
              <w:pStyle w:val="TAN"/>
            </w:pPr>
            <w:r w:rsidRPr="00052626">
              <w:t>NOTE 1:</w:t>
            </w:r>
            <w:r w:rsidRPr="00052626">
              <w:tab/>
              <w:t>The mandatory HTTP error status code for the POST method listed in Table 5.2.7.1-1 of 3GPP TS 29.500 [4] also apply.</w:t>
            </w:r>
          </w:p>
          <w:p w14:paraId="6B556B1D" w14:textId="77777777" w:rsidR="00D739C7" w:rsidRPr="00052626" w:rsidRDefault="00D739C7" w:rsidP="000D1969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2DCCE876" w14:textId="77777777" w:rsidR="00D739C7" w:rsidRPr="00052626" w:rsidRDefault="00D739C7" w:rsidP="00D739C7"/>
    <w:p w14:paraId="28FEC4CB" w14:textId="77777777" w:rsidR="00D739C7" w:rsidRPr="00052626" w:rsidRDefault="00D739C7" w:rsidP="00D739C7">
      <w:pPr>
        <w:pStyle w:val="TH"/>
        <w:rPr>
          <w:rFonts w:cs="Arial"/>
        </w:rPr>
      </w:pPr>
      <w:r>
        <w:t>Table 6.1.3.5.3.2</w:t>
      </w:r>
      <w:r w:rsidRPr="00052626">
        <w:t>-4: Headers supported by the PATCH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D739C7" w:rsidRPr="00052626" w14:paraId="6E6E215C" w14:textId="77777777" w:rsidTr="000D1969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075FD" w14:textId="77777777" w:rsidR="00D739C7" w:rsidRPr="00052626" w:rsidRDefault="00D739C7" w:rsidP="000D1969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4B475F" w14:textId="77777777" w:rsidR="00D739C7" w:rsidRPr="00052626" w:rsidRDefault="00D739C7" w:rsidP="000D1969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DE6E6" w14:textId="77777777" w:rsidR="00D739C7" w:rsidRPr="00052626" w:rsidRDefault="00D739C7" w:rsidP="000D1969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8FC1CB" w14:textId="77777777" w:rsidR="00D739C7" w:rsidRPr="00052626" w:rsidRDefault="00D739C7" w:rsidP="000D1969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0A8A72" w14:textId="77777777" w:rsidR="00D739C7" w:rsidRPr="00052626" w:rsidRDefault="00D739C7" w:rsidP="000D1969">
            <w:pPr>
              <w:pStyle w:val="TAH"/>
            </w:pPr>
            <w:r w:rsidRPr="00052626">
              <w:t>Description</w:t>
            </w:r>
          </w:p>
        </w:tc>
      </w:tr>
      <w:tr w:rsidR="00D739C7" w:rsidRPr="00052626" w14:paraId="0A6AC053" w14:textId="77777777" w:rsidTr="000D1969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02C07C" w14:textId="77777777" w:rsidR="00D739C7" w:rsidRPr="00052626" w:rsidRDefault="00D739C7" w:rsidP="000D1969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047B" w14:textId="77777777" w:rsidR="00D739C7" w:rsidRPr="00052626" w:rsidRDefault="00D739C7" w:rsidP="000D1969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B9557" w14:textId="77777777" w:rsidR="00D739C7" w:rsidRPr="00052626" w:rsidRDefault="00D739C7" w:rsidP="000D1969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CD5FC" w14:textId="77777777" w:rsidR="00D739C7" w:rsidRPr="00052626" w:rsidRDefault="00D739C7" w:rsidP="000D1969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4A2B44" w14:textId="77777777" w:rsidR="00D739C7" w:rsidRPr="00052626" w:rsidRDefault="00D739C7" w:rsidP="000D1969">
            <w:pPr>
              <w:pStyle w:val="TAL"/>
            </w:pPr>
          </w:p>
        </w:tc>
      </w:tr>
    </w:tbl>
    <w:p w14:paraId="3C60E3EE" w14:textId="77777777" w:rsidR="00D739C7" w:rsidRPr="00052626" w:rsidRDefault="00D739C7" w:rsidP="00D739C7"/>
    <w:p w14:paraId="6C14E8A4" w14:textId="77777777" w:rsidR="00D739C7" w:rsidRPr="00052626" w:rsidRDefault="00D739C7" w:rsidP="00D739C7">
      <w:pPr>
        <w:pStyle w:val="TH"/>
        <w:rPr>
          <w:rFonts w:cs="Arial"/>
        </w:rPr>
      </w:pPr>
      <w:r>
        <w:t>Table 6.1.3.5.3.2</w:t>
      </w:r>
      <w:r w:rsidRPr="00052626">
        <w:t>-5: Headers supported by the 200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D739C7" w:rsidRPr="00052626" w14:paraId="7213CDC4" w14:textId="77777777" w:rsidTr="000D196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2DCAD8" w14:textId="77777777" w:rsidR="00D739C7" w:rsidRPr="00052626" w:rsidRDefault="00D739C7" w:rsidP="000D1969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BB6A1" w14:textId="77777777" w:rsidR="00D739C7" w:rsidRPr="00052626" w:rsidRDefault="00D739C7" w:rsidP="000D1969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A298F" w14:textId="77777777" w:rsidR="00D739C7" w:rsidRPr="00052626" w:rsidRDefault="00D739C7" w:rsidP="000D1969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894285" w14:textId="77777777" w:rsidR="00D739C7" w:rsidRPr="00052626" w:rsidRDefault="00D739C7" w:rsidP="000D1969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C9AD8D" w14:textId="77777777" w:rsidR="00D739C7" w:rsidRPr="00052626" w:rsidRDefault="00D739C7" w:rsidP="000D1969">
            <w:pPr>
              <w:pStyle w:val="TAH"/>
            </w:pPr>
            <w:r w:rsidRPr="00052626">
              <w:t>Description</w:t>
            </w:r>
          </w:p>
        </w:tc>
      </w:tr>
      <w:tr w:rsidR="00D739C7" w:rsidRPr="00052626" w14:paraId="061EC6C8" w14:textId="77777777" w:rsidTr="000D196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C9C658" w14:textId="77777777" w:rsidR="00D739C7" w:rsidRPr="00052626" w:rsidRDefault="00D739C7" w:rsidP="000D1969">
            <w:pPr>
              <w:pStyle w:val="TAL"/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B1EC5" w14:textId="77777777" w:rsidR="00D739C7" w:rsidRPr="00052626" w:rsidRDefault="00D739C7" w:rsidP="000D1969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84EB3" w14:textId="77777777" w:rsidR="00D739C7" w:rsidRPr="00052626" w:rsidRDefault="00D739C7" w:rsidP="000D1969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FE86A" w14:textId="77777777" w:rsidR="00D739C7" w:rsidRPr="00052626" w:rsidRDefault="00D739C7" w:rsidP="000D1969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A41DF9" w14:textId="77777777" w:rsidR="00D739C7" w:rsidRPr="00052626" w:rsidRDefault="00D739C7" w:rsidP="000D1969">
            <w:pPr>
              <w:pStyle w:val="TAL"/>
            </w:pPr>
          </w:p>
        </w:tc>
      </w:tr>
    </w:tbl>
    <w:p w14:paraId="65BC9ABB" w14:textId="77777777" w:rsidR="00D739C7" w:rsidRPr="00052626" w:rsidRDefault="00D739C7" w:rsidP="00D739C7"/>
    <w:p w14:paraId="0F88DAFE" w14:textId="77777777" w:rsidR="00D739C7" w:rsidRPr="00052626" w:rsidRDefault="00D739C7" w:rsidP="00D739C7">
      <w:pPr>
        <w:pStyle w:val="TH"/>
      </w:pPr>
      <w:r>
        <w:t>Table 6.1.3.5.3.2</w:t>
      </w:r>
      <w:r w:rsidRPr="00052626">
        <w:t>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39C7" w:rsidRPr="00052626" w14:paraId="4176B794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5FAB3" w14:textId="77777777" w:rsidR="00D739C7" w:rsidRPr="00052626" w:rsidRDefault="00D739C7" w:rsidP="000D1969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AF4FE2" w14:textId="77777777" w:rsidR="00D739C7" w:rsidRPr="00052626" w:rsidRDefault="00D739C7" w:rsidP="000D1969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988D68" w14:textId="77777777" w:rsidR="00D739C7" w:rsidRPr="00052626" w:rsidRDefault="00D739C7" w:rsidP="000D1969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75B5BC" w14:textId="77777777" w:rsidR="00D739C7" w:rsidRPr="00052626" w:rsidRDefault="00D739C7" w:rsidP="000D1969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C9B6CD" w14:textId="77777777" w:rsidR="00D739C7" w:rsidRPr="00052626" w:rsidRDefault="00D739C7" w:rsidP="000D1969">
            <w:pPr>
              <w:pStyle w:val="TAH"/>
            </w:pPr>
            <w:r w:rsidRPr="00052626">
              <w:t>Description</w:t>
            </w:r>
          </w:p>
        </w:tc>
      </w:tr>
      <w:tr w:rsidR="00D739C7" w:rsidRPr="00052626" w14:paraId="368A07C2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6D9232" w14:textId="77777777" w:rsidR="00D739C7" w:rsidRPr="00052626" w:rsidRDefault="00D739C7" w:rsidP="000D1969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8E2B15" w14:textId="77777777" w:rsidR="00D739C7" w:rsidRPr="00052626" w:rsidRDefault="00D739C7" w:rsidP="000D1969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1790D6" w14:textId="77777777" w:rsidR="00D739C7" w:rsidRPr="00052626" w:rsidRDefault="00D739C7" w:rsidP="000D1969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C21CF" w14:textId="77777777" w:rsidR="00D739C7" w:rsidRPr="00052626" w:rsidRDefault="00D739C7" w:rsidP="000D1969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49C14A" w14:textId="77777777" w:rsidR="00D739C7" w:rsidRPr="00052626" w:rsidRDefault="00D739C7" w:rsidP="000D1969">
            <w:pPr>
              <w:pStyle w:val="TAL"/>
            </w:pPr>
            <w:r w:rsidRPr="00052626">
              <w:t>An alternative URI of the resource located on an alternative service instance within the same MBS</w:t>
            </w:r>
            <w:r>
              <w:t>T</w:t>
            </w:r>
            <w:r w:rsidRPr="00052626">
              <w:t>F or MBS</w:t>
            </w:r>
            <w:r>
              <w:t>T</w:t>
            </w:r>
            <w:r w:rsidRPr="00052626">
              <w:t>F (service) set.</w:t>
            </w:r>
          </w:p>
          <w:p w14:paraId="3A890B7A" w14:textId="77777777" w:rsidR="00D739C7" w:rsidRPr="00052626" w:rsidRDefault="00D739C7" w:rsidP="000D1969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D739C7" w:rsidRPr="00052626" w14:paraId="241420E4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587F68" w14:textId="77777777" w:rsidR="00D739C7" w:rsidRPr="00010446" w:rsidRDefault="00D739C7" w:rsidP="000D1969">
            <w:pPr>
              <w:pStyle w:val="TAL"/>
              <w:rPr>
                <w:lang w:val="sv-SE"/>
              </w:rPr>
            </w:pPr>
            <w:r w:rsidRPr="00010446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CA222" w14:textId="77777777" w:rsidR="00D739C7" w:rsidRPr="00052626" w:rsidRDefault="00D739C7" w:rsidP="000D1969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4B4AA" w14:textId="77777777" w:rsidR="00D739C7" w:rsidRPr="00052626" w:rsidRDefault="00D739C7" w:rsidP="000D1969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3AE16" w14:textId="77777777" w:rsidR="00D739C7" w:rsidRPr="00052626" w:rsidRDefault="00D739C7" w:rsidP="000D1969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0A2AAD" w14:textId="77777777" w:rsidR="00D739C7" w:rsidRPr="00052626" w:rsidRDefault="00D739C7" w:rsidP="000D1969">
            <w:pPr>
              <w:pStyle w:val="TAL"/>
            </w:pPr>
            <w:r w:rsidRPr="00052626">
              <w:t>Identifier of the target MBS</w:t>
            </w:r>
            <w:r>
              <w:t>T</w:t>
            </w:r>
            <w:r w:rsidRPr="00052626">
              <w:t>F (service) instance ID towards which the request is redirected</w:t>
            </w:r>
          </w:p>
        </w:tc>
      </w:tr>
    </w:tbl>
    <w:p w14:paraId="333E8FD7" w14:textId="77777777" w:rsidR="00D739C7" w:rsidRPr="00052626" w:rsidRDefault="00D739C7" w:rsidP="00D739C7"/>
    <w:p w14:paraId="0220E9C0" w14:textId="77777777" w:rsidR="00D739C7" w:rsidRPr="00052626" w:rsidRDefault="00D739C7" w:rsidP="00D739C7">
      <w:pPr>
        <w:pStyle w:val="TH"/>
      </w:pPr>
      <w:r>
        <w:lastRenderedPageBreak/>
        <w:t>Table 6.1.3.5.3.2</w:t>
      </w:r>
      <w:r w:rsidRPr="00052626">
        <w:t>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39C7" w:rsidRPr="00052626" w14:paraId="0CE5B9EF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B41888" w14:textId="77777777" w:rsidR="00D739C7" w:rsidRPr="00052626" w:rsidRDefault="00D739C7" w:rsidP="000D1969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1DF292" w14:textId="77777777" w:rsidR="00D739C7" w:rsidRPr="00052626" w:rsidRDefault="00D739C7" w:rsidP="000D1969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EFC1B9" w14:textId="77777777" w:rsidR="00D739C7" w:rsidRPr="00052626" w:rsidRDefault="00D739C7" w:rsidP="000D1969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7CBA0" w14:textId="77777777" w:rsidR="00D739C7" w:rsidRPr="00052626" w:rsidRDefault="00D739C7" w:rsidP="000D1969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7B5E83" w14:textId="77777777" w:rsidR="00D739C7" w:rsidRPr="00052626" w:rsidRDefault="00D739C7" w:rsidP="000D1969">
            <w:pPr>
              <w:pStyle w:val="TAH"/>
            </w:pPr>
            <w:r w:rsidRPr="00052626">
              <w:t>Description</w:t>
            </w:r>
          </w:p>
        </w:tc>
      </w:tr>
      <w:tr w:rsidR="00D739C7" w:rsidRPr="00052626" w14:paraId="75130FCB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1AC07E" w14:textId="77777777" w:rsidR="00D739C7" w:rsidRPr="00052626" w:rsidRDefault="00D739C7" w:rsidP="000D1969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57843A" w14:textId="77777777" w:rsidR="00D739C7" w:rsidRPr="00052626" w:rsidRDefault="00D739C7" w:rsidP="000D1969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7898D6" w14:textId="77777777" w:rsidR="00D739C7" w:rsidRPr="00052626" w:rsidRDefault="00D739C7" w:rsidP="000D1969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8C15A5" w14:textId="77777777" w:rsidR="00D739C7" w:rsidRPr="00052626" w:rsidRDefault="00D739C7" w:rsidP="000D1969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2734DC" w14:textId="77777777" w:rsidR="00D739C7" w:rsidRPr="00052626" w:rsidRDefault="00D739C7" w:rsidP="000D1969">
            <w:pPr>
              <w:pStyle w:val="TAL"/>
            </w:pPr>
            <w:r w:rsidRPr="00052626">
              <w:t>An alternative URI of the resource located on an alternative service instance within the same MBS</w:t>
            </w:r>
            <w:r>
              <w:t>T</w:t>
            </w:r>
            <w:r w:rsidRPr="00052626">
              <w:t>F or MBS</w:t>
            </w:r>
            <w:r>
              <w:t>T</w:t>
            </w:r>
            <w:r w:rsidRPr="00052626">
              <w:t>F (service) set.</w:t>
            </w:r>
          </w:p>
          <w:p w14:paraId="3E238E33" w14:textId="77777777" w:rsidR="00D739C7" w:rsidRPr="00052626" w:rsidRDefault="00D739C7" w:rsidP="000D1969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D739C7" w:rsidRPr="00052626" w14:paraId="4E0DC393" w14:textId="77777777" w:rsidTr="000D19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51D3B5" w14:textId="77777777" w:rsidR="00D739C7" w:rsidRPr="00010446" w:rsidRDefault="00D739C7" w:rsidP="000D1969">
            <w:pPr>
              <w:pStyle w:val="TAL"/>
              <w:rPr>
                <w:lang w:val="sv-SE"/>
              </w:rPr>
            </w:pPr>
            <w:r w:rsidRPr="00010446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3B56D" w14:textId="77777777" w:rsidR="00D739C7" w:rsidRPr="00052626" w:rsidRDefault="00D739C7" w:rsidP="000D1969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3D503" w14:textId="77777777" w:rsidR="00D739C7" w:rsidRPr="00052626" w:rsidRDefault="00D739C7" w:rsidP="000D1969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FB9B1" w14:textId="77777777" w:rsidR="00D739C7" w:rsidRPr="00052626" w:rsidRDefault="00D739C7" w:rsidP="000D1969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13A0D5" w14:textId="77777777" w:rsidR="00D739C7" w:rsidRPr="00052626" w:rsidRDefault="00D739C7" w:rsidP="000D1969">
            <w:pPr>
              <w:pStyle w:val="TAL"/>
            </w:pPr>
            <w:r w:rsidRPr="00052626">
              <w:t>Identifier of the target MBS</w:t>
            </w:r>
            <w:r>
              <w:t>T</w:t>
            </w:r>
            <w:r w:rsidRPr="00052626">
              <w:t>F (service) instance ID towards which the request is redirected</w:t>
            </w:r>
          </w:p>
        </w:tc>
      </w:tr>
    </w:tbl>
    <w:p w14:paraId="0114C116" w14:textId="77777777" w:rsidR="00D739C7" w:rsidRPr="00DA326A" w:rsidRDefault="00D739C7" w:rsidP="00D739C7"/>
    <w:p w14:paraId="144024F0" w14:textId="77777777" w:rsidR="00D739C7" w:rsidRPr="00DA326A" w:rsidRDefault="00D739C7" w:rsidP="00D739C7">
      <w:pPr>
        <w:pStyle w:val="Heading5"/>
      </w:pPr>
      <w:bookmarkStart w:id="131" w:name="_Toc85877083"/>
      <w:bookmarkStart w:id="132" w:name="_Toc88681535"/>
      <w:bookmarkStart w:id="133" w:name="_Toc89678222"/>
      <w:bookmarkStart w:id="134" w:name="_Toc97302832"/>
      <w:bookmarkStart w:id="135" w:name="_Toc104297828"/>
      <w:bookmarkStart w:id="136" w:name="_Toc104300139"/>
      <w:bookmarkStart w:id="137" w:name="_Toc106605468"/>
      <w:r>
        <w:t>6.1.3</w:t>
      </w:r>
      <w:r w:rsidRPr="00DA326A">
        <w:t>.5.4</w:t>
      </w:r>
      <w:r w:rsidRPr="00DA326A">
        <w:tab/>
        <w:t>Resource Custom Operations</w:t>
      </w:r>
      <w:bookmarkEnd w:id="131"/>
      <w:bookmarkEnd w:id="132"/>
      <w:bookmarkEnd w:id="133"/>
      <w:bookmarkEnd w:id="134"/>
      <w:bookmarkEnd w:id="135"/>
      <w:bookmarkEnd w:id="136"/>
      <w:bookmarkEnd w:id="137"/>
    </w:p>
    <w:p w14:paraId="7BD5CAA6" w14:textId="77777777" w:rsidR="00D739C7" w:rsidRPr="005C52E2" w:rsidRDefault="00D739C7" w:rsidP="00D739C7">
      <w:pPr>
        <w:rPr>
          <w:i/>
        </w:rPr>
      </w:pPr>
      <w:r w:rsidRPr="00B16D45">
        <w:t>None.</w:t>
      </w:r>
    </w:p>
    <w:p w14:paraId="7C5D9995" w14:textId="39ED54FB" w:rsidR="002D12E7" w:rsidRDefault="002D12E7" w:rsidP="00DC0E85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D7C94" w14:textId="77777777" w:rsidR="007E43E4" w:rsidRDefault="007E43E4">
      <w:r>
        <w:separator/>
      </w:r>
    </w:p>
  </w:endnote>
  <w:endnote w:type="continuationSeparator" w:id="0">
    <w:p w14:paraId="0B82209F" w14:textId="77777777" w:rsidR="007E43E4" w:rsidRDefault="007E4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E976B" w14:textId="77777777" w:rsidR="007E43E4" w:rsidRDefault="007E43E4">
      <w:r>
        <w:separator/>
      </w:r>
    </w:p>
  </w:footnote>
  <w:footnote w:type="continuationSeparator" w:id="0">
    <w:p w14:paraId="288A5A40" w14:textId="77777777" w:rsidR="007E43E4" w:rsidRDefault="007E4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7E43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7E43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2AED8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E41F4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4657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6847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6A04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19E01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8AD1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A6EF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9A1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1009A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2A454EC8"/>
    <w:multiLevelType w:val="hybridMultilevel"/>
    <w:tmpl w:val="6E82C92E"/>
    <w:lvl w:ilvl="0" w:tplc="25466E7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64002"/>
    <w:multiLevelType w:val="hybridMultilevel"/>
    <w:tmpl w:val="C4020B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0562C7"/>
    <w:multiLevelType w:val="hybridMultilevel"/>
    <w:tmpl w:val="2C669EF6"/>
    <w:lvl w:ilvl="0" w:tplc="D09C796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12"/>
  </w:num>
  <w:num w:numId="18">
    <w:abstractNumId w:val="14"/>
  </w:num>
  <w:num w:numId="19">
    <w:abstractNumId w:val="13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C5"/>
    <w:rsid w:val="00016ADB"/>
    <w:rsid w:val="00022E4A"/>
    <w:rsid w:val="0003332B"/>
    <w:rsid w:val="00033991"/>
    <w:rsid w:val="000628F9"/>
    <w:rsid w:val="000736E8"/>
    <w:rsid w:val="000A6394"/>
    <w:rsid w:val="000B0614"/>
    <w:rsid w:val="000B296F"/>
    <w:rsid w:val="000B7FED"/>
    <w:rsid w:val="000C038A"/>
    <w:rsid w:val="000C6598"/>
    <w:rsid w:val="000D44B3"/>
    <w:rsid w:val="000D7180"/>
    <w:rsid w:val="0010086D"/>
    <w:rsid w:val="00121455"/>
    <w:rsid w:val="00145D43"/>
    <w:rsid w:val="00170768"/>
    <w:rsid w:val="001708DC"/>
    <w:rsid w:val="00175A34"/>
    <w:rsid w:val="00192C46"/>
    <w:rsid w:val="00195A37"/>
    <w:rsid w:val="001A08B3"/>
    <w:rsid w:val="001A7B60"/>
    <w:rsid w:val="001B52F0"/>
    <w:rsid w:val="001B7A65"/>
    <w:rsid w:val="001C6617"/>
    <w:rsid w:val="001E41F3"/>
    <w:rsid w:val="001F43A4"/>
    <w:rsid w:val="001F4D39"/>
    <w:rsid w:val="001F7254"/>
    <w:rsid w:val="00206DA3"/>
    <w:rsid w:val="002231D9"/>
    <w:rsid w:val="002234C3"/>
    <w:rsid w:val="0023318A"/>
    <w:rsid w:val="0026004D"/>
    <w:rsid w:val="002640DD"/>
    <w:rsid w:val="00275D12"/>
    <w:rsid w:val="00284FEB"/>
    <w:rsid w:val="002860C4"/>
    <w:rsid w:val="0029518A"/>
    <w:rsid w:val="0029614F"/>
    <w:rsid w:val="002A1A8B"/>
    <w:rsid w:val="002B5741"/>
    <w:rsid w:val="002D0268"/>
    <w:rsid w:val="002D12E7"/>
    <w:rsid w:val="002E3036"/>
    <w:rsid w:val="002E472E"/>
    <w:rsid w:val="002E64DC"/>
    <w:rsid w:val="002F06BD"/>
    <w:rsid w:val="002F444C"/>
    <w:rsid w:val="00304D66"/>
    <w:rsid w:val="00305409"/>
    <w:rsid w:val="00325AF4"/>
    <w:rsid w:val="00347623"/>
    <w:rsid w:val="003609EF"/>
    <w:rsid w:val="0036231A"/>
    <w:rsid w:val="00372054"/>
    <w:rsid w:val="00374DD4"/>
    <w:rsid w:val="003976F3"/>
    <w:rsid w:val="003B526A"/>
    <w:rsid w:val="003D454E"/>
    <w:rsid w:val="003D5E70"/>
    <w:rsid w:val="003E1A36"/>
    <w:rsid w:val="003E3ED9"/>
    <w:rsid w:val="003F08F5"/>
    <w:rsid w:val="003F3305"/>
    <w:rsid w:val="003F6370"/>
    <w:rsid w:val="00410371"/>
    <w:rsid w:val="00414902"/>
    <w:rsid w:val="004204B2"/>
    <w:rsid w:val="004242F1"/>
    <w:rsid w:val="00456E71"/>
    <w:rsid w:val="00463E8A"/>
    <w:rsid w:val="00475408"/>
    <w:rsid w:val="004825FB"/>
    <w:rsid w:val="00490779"/>
    <w:rsid w:val="004A6BC5"/>
    <w:rsid w:val="004B75B7"/>
    <w:rsid w:val="004F49E3"/>
    <w:rsid w:val="005078D0"/>
    <w:rsid w:val="0051580D"/>
    <w:rsid w:val="0054375E"/>
    <w:rsid w:val="00547111"/>
    <w:rsid w:val="00563541"/>
    <w:rsid w:val="00574F35"/>
    <w:rsid w:val="005753DD"/>
    <w:rsid w:val="005811A2"/>
    <w:rsid w:val="005838CA"/>
    <w:rsid w:val="005925FC"/>
    <w:rsid w:val="00592D74"/>
    <w:rsid w:val="005B6114"/>
    <w:rsid w:val="005E2BC9"/>
    <w:rsid w:val="005E2C44"/>
    <w:rsid w:val="00620DD8"/>
    <w:rsid w:val="00621188"/>
    <w:rsid w:val="00624E2E"/>
    <w:rsid w:val="006257ED"/>
    <w:rsid w:val="0065567E"/>
    <w:rsid w:val="00665C47"/>
    <w:rsid w:val="00687CDC"/>
    <w:rsid w:val="00695808"/>
    <w:rsid w:val="006B402A"/>
    <w:rsid w:val="006B46FB"/>
    <w:rsid w:val="006D5707"/>
    <w:rsid w:val="006E21FB"/>
    <w:rsid w:val="006F182B"/>
    <w:rsid w:val="00792342"/>
    <w:rsid w:val="007977A8"/>
    <w:rsid w:val="007B512A"/>
    <w:rsid w:val="007C2097"/>
    <w:rsid w:val="007D6A07"/>
    <w:rsid w:val="007E43E4"/>
    <w:rsid w:val="007F7259"/>
    <w:rsid w:val="008040A8"/>
    <w:rsid w:val="008156AA"/>
    <w:rsid w:val="008279FA"/>
    <w:rsid w:val="00842452"/>
    <w:rsid w:val="008626E7"/>
    <w:rsid w:val="00870EE7"/>
    <w:rsid w:val="00875537"/>
    <w:rsid w:val="008863B9"/>
    <w:rsid w:val="0089666F"/>
    <w:rsid w:val="008A2B95"/>
    <w:rsid w:val="008A45A6"/>
    <w:rsid w:val="008C1902"/>
    <w:rsid w:val="008F3789"/>
    <w:rsid w:val="008F686C"/>
    <w:rsid w:val="0091443E"/>
    <w:rsid w:val="009148DE"/>
    <w:rsid w:val="00916A68"/>
    <w:rsid w:val="00934697"/>
    <w:rsid w:val="00934C64"/>
    <w:rsid w:val="00935DD5"/>
    <w:rsid w:val="00941E30"/>
    <w:rsid w:val="00976200"/>
    <w:rsid w:val="009777D9"/>
    <w:rsid w:val="00991B88"/>
    <w:rsid w:val="009A3D02"/>
    <w:rsid w:val="009A5753"/>
    <w:rsid w:val="009A579D"/>
    <w:rsid w:val="009B7E4F"/>
    <w:rsid w:val="009D4542"/>
    <w:rsid w:val="009E22BF"/>
    <w:rsid w:val="009E3297"/>
    <w:rsid w:val="009F07DB"/>
    <w:rsid w:val="009F734F"/>
    <w:rsid w:val="00A246B6"/>
    <w:rsid w:val="00A3029B"/>
    <w:rsid w:val="00A47E70"/>
    <w:rsid w:val="00A50CF0"/>
    <w:rsid w:val="00A7671C"/>
    <w:rsid w:val="00AA2CBC"/>
    <w:rsid w:val="00AA774C"/>
    <w:rsid w:val="00AB1403"/>
    <w:rsid w:val="00AC3D75"/>
    <w:rsid w:val="00AC5820"/>
    <w:rsid w:val="00AC5B23"/>
    <w:rsid w:val="00AC744D"/>
    <w:rsid w:val="00AD09B8"/>
    <w:rsid w:val="00AD1CD8"/>
    <w:rsid w:val="00AD3388"/>
    <w:rsid w:val="00AD4AB6"/>
    <w:rsid w:val="00AE20AD"/>
    <w:rsid w:val="00B25695"/>
    <w:rsid w:val="00B258BB"/>
    <w:rsid w:val="00B27E4F"/>
    <w:rsid w:val="00B459E8"/>
    <w:rsid w:val="00B52AAE"/>
    <w:rsid w:val="00B67B97"/>
    <w:rsid w:val="00B90169"/>
    <w:rsid w:val="00B968C8"/>
    <w:rsid w:val="00BA3EC5"/>
    <w:rsid w:val="00BA51D9"/>
    <w:rsid w:val="00BA52CF"/>
    <w:rsid w:val="00BB4F86"/>
    <w:rsid w:val="00BB5DFC"/>
    <w:rsid w:val="00BD279D"/>
    <w:rsid w:val="00BD6BB8"/>
    <w:rsid w:val="00BE585F"/>
    <w:rsid w:val="00BE728A"/>
    <w:rsid w:val="00BF2268"/>
    <w:rsid w:val="00BF2A56"/>
    <w:rsid w:val="00C04512"/>
    <w:rsid w:val="00C12C92"/>
    <w:rsid w:val="00C322D7"/>
    <w:rsid w:val="00C43033"/>
    <w:rsid w:val="00C52441"/>
    <w:rsid w:val="00C66BA2"/>
    <w:rsid w:val="00C95985"/>
    <w:rsid w:val="00CB3182"/>
    <w:rsid w:val="00CB3228"/>
    <w:rsid w:val="00CB5EC6"/>
    <w:rsid w:val="00CC5026"/>
    <w:rsid w:val="00CC68D0"/>
    <w:rsid w:val="00CD7748"/>
    <w:rsid w:val="00CE1DA9"/>
    <w:rsid w:val="00D03F9A"/>
    <w:rsid w:val="00D06D51"/>
    <w:rsid w:val="00D1797C"/>
    <w:rsid w:val="00D24991"/>
    <w:rsid w:val="00D27782"/>
    <w:rsid w:val="00D50255"/>
    <w:rsid w:val="00D60EC8"/>
    <w:rsid w:val="00D66520"/>
    <w:rsid w:val="00D739C7"/>
    <w:rsid w:val="00D73AFF"/>
    <w:rsid w:val="00D864AF"/>
    <w:rsid w:val="00DA6A58"/>
    <w:rsid w:val="00DB04C1"/>
    <w:rsid w:val="00DB2371"/>
    <w:rsid w:val="00DC0E85"/>
    <w:rsid w:val="00DE34CF"/>
    <w:rsid w:val="00E13F3D"/>
    <w:rsid w:val="00E17DC5"/>
    <w:rsid w:val="00E22364"/>
    <w:rsid w:val="00E22AF6"/>
    <w:rsid w:val="00E34898"/>
    <w:rsid w:val="00E4305B"/>
    <w:rsid w:val="00E53B23"/>
    <w:rsid w:val="00E660F0"/>
    <w:rsid w:val="00E818F9"/>
    <w:rsid w:val="00EB09B7"/>
    <w:rsid w:val="00EC3C63"/>
    <w:rsid w:val="00EC5544"/>
    <w:rsid w:val="00ED0FC3"/>
    <w:rsid w:val="00EE7D7C"/>
    <w:rsid w:val="00EF06C2"/>
    <w:rsid w:val="00F10019"/>
    <w:rsid w:val="00F10D2A"/>
    <w:rsid w:val="00F11F46"/>
    <w:rsid w:val="00F15DE3"/>
    <w:rsid w:val="00F25D98"/>
    <w:rsid w:val="00F300FB"/>
    <w:rsid w:val="00F663AB"/>
    <w:rsid w:val="00F75359"/>
    <w:rsid w:val="00FB6386"/>
    <w:rsid w:val="00FC3E86"/>
    <w:rsid w:val="00FC6BC8"/>
    <w:rsid w:val="00FE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1A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234C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234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234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34C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234C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2234C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E708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708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E7082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FE708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D2778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D27782"/>
    <w:rPr>
      <w:rFonts w:eastAsia="Times New Roman"/>
      <w:color w:val="FF0000"/>
    </w:rPr>
  </w:style>
  <w:style w:type="character" w:customStyle="1" w:styleId="Heading1Char">
    <w:name w:val="Heading 1 Char"/>
    <w:basedOn w:val="DefaultParagraphFont"/>
    <w:link w:val="Heading1"/>
    <w:rsid w:val="00D739C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739C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739C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739C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739C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739C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739C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739C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739C7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semiHidden/>
    <w:unhideWhenUsed/>
    <w:rsid w:val="00D739C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semiHidden/>
    <w:rsid w:val="00D739C7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semiHidden/>
    <w:rsid w:val="00D739C7"/>
    <w:rPr>
      <w:rFonts w:ascii="Times New Roman" w:hAnsi="Times New Roman"/>
      <w:lang w:val="en-GB" w:eastAsia="en-GB"/>
    </w:rPr>
  </w:style>
  <w:style w:type="character" w:customStyle="1" w:styleId="HTMLPreformattedChar1">
    <w:name w:val="HTML Preformatted Char1"/>
    <w:basedOn w:val="DefaultParagraphFont"/>
    <w:semiHidden/>
    <w:rsid w:val="00D739C7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D739C7"/>
    <w:rPr>
      <w:rFonts w:eastAsia="Times New Roman"/>
    </w:rPr>
  </w:style>
  <w:style w:type="character" w:customStyle="1" w:styleId="PLChar">
    <w:name w:val="PL Char"/>
    <w:link w:val="PL"/>
    <w:qFormat/>
    <w:locked/>
    <w:rsid w:val="00D739C7"/>
    <w:rPr>
      <w:rFonts w:ascii="Courier New" w:hAnsi="Courier New"/>
      <w:noProof/>
      <w:sz w:val="16"/>
      <w:lang w:val="en-GB" w:eastAsia="en-US"/>
    </w:rPr>
  </w:style>
  <w:style w:type="character" w:customStyle="1" w:styleId="MacroTextChar1">
    <w:name w:val="Macro Text Char1"/>
    <w:basedOn w:val="DefaultParagraphFont"/>
    <w:semiHidden/>
    <w:rsid w:val="00D739C7"/>
    <w:rPr>
      <w:rFonts w:ascii="Consolas" w:eastAsia="Times New Roman" w:hAnsi="Consolas"/>
    </w:rPr>
  </w:style>
  <w:style w:type="character" w:customStyle="1" w:styleId="EXCar">
    <w:name w:val="EX Car"/>
    <w:link w:val="EX"/>
    <w:qFormat/>
    <w:rsid w:val="00D739C7"/>
    <w:rPr>
      <w:rFonts w:ascii="Times New Roman" w:hAnsi="Times New Roman"/>
      <w:lang w:val="en-GB" w:eastAsia="en-US"/>
    </w:rPr>
  </w:style>
  <w:style w:type="character" w:customStyle="1" w:styleId="PlainTextChar1">
    <w:name w:val="Plain Text Char1"/>
    <w:basedOn w:val="DefaultParagraphFont"/>
    <w:semiHidden/>
    <w:rsid w:val="00D739C7"/>
    <w:rPr>
      <w:rFonts w:ascii="Consolas" w:eastAsia="Times New Roman" w:hAnsi="Consolas"/>
      <w:sz w:val="21"/>
      <w:szCs w:val="21"/>
    </w:rPr>
  </w:style>
  <w:style w:type="character" w:customStyle="1" w:styleId="BodyText2Char">
    <w:name w:val="Body Text 2 Char"/>
    <w:basedOn w:val="DefaultParagraphFont"/>
    <w:semiHidden/>
    <w:rsid w:val="00D739C7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D739C7"/>
    <w:rPr>
      <w:rFonts w:eastAsia="Times New Roman"/>
    </w:rPr>
  </w:style>
  <w:style w:type="character" w:customStyle="1" w:styleId="BodyText3Char">
    <w:name w:val="Body Text 3 Char"/>
    <w:basedOn w:val="DefaultParagraphFont"/>
    <w:semiHidden/>
    <w:rsid w:val="00D739C7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DefaultParagraphFont"/>
    <w:semiHidden/>
    <w:rsid w:val="00D739C7"/>
    <w:rPr>
      <w:rFonts w:eastAsia="Times New Roman"/>
    </w:rPr>
  </w:style>
  <w:style w:type="paragraph" w:customStyle="1" w:styleId="Guidance">
    <w:name w:val="Guidance"/>
    <w:basedOn w:val="Normal"/>
    <w:rsid w:val="00D739C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FirstIndentChar">
    <w:name w:val="Body Text First Indent Char"/>
    <w:basedOn w:val="BodyTextChar1"/>
    <w:semiHidden/>
    <w:rsid w:val="00D739C7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rsid w:val="00D739C7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DefaultParagraphFont"/>
    <w:semiHidden/>
    <w:rsid w:val="00D739C7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D739C7"/>
    <w:rPr>
      <w:rFonts w:eastAsia="Times New Roman"/>
    </w:rPr>
  </w:style>
  <w:style w:type="character" w:customStyle="1" w:styleId="HeaderChar">
    <w:name w:val="Header Char"/>
    <w:basedOn w:val="DefaultParagraphFont"/>
    <w:semiHidden/>
    <w:rsid w:val="00D739C7"/>
    <w:rPr>
      <w:rFonts w:eastAsia="Times New Roman"/>
    </w:rPr>
  </w:style>
  <w:style w:type="character" w:customStyle="1" w:styleId="BodyTextFirstIndent2Char">
    <w:name w:val="Body Text First Indent 2 Char"/>
    <w:basedOn w:val="BodyTextIndentChar"/>
    <w:semiHidden/>
    <w:rsid w:val="00D739C7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D739C7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D739C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D739C7"/>
    <w:rPr>
      <w:rFonts w:eastAsia="Times New Roman"/>
      <w:i/>
      <w:iCs/>
      <w:color w:val="4F81BD" w:themeColor="accent1"/>
    </w:rPr>
  </w:style>
  <w:style w:type="character" w:customStyle="1" w:styleId="ClosingChar">
    <w:name w:val="Closing Char"/>
    <w:basedOn w:val="DefaultParagraphFont"/>
    <w:semiHidden/>
    <w:rsid w:val="00D739C7"/>
    <w:rPr>
      <w:rFonts w:eastAsia="Times New Roman"/>
    </w:rPr>
  </w:style>
  <w:style w:type="character" w:customStyle="1" w:styleId="CommentTextChar">
    <w:name w:val="Comment Text Char"/>
    <w:basedOn w:val="DefaultParagraphFont"/>
    <w:semiHidden/>
    <w:rsid w:val="00D739C7"/>
    <w:rPr>
      <w:rFonts w:eastAsia="Times New Roman"/>
    </w:rPr>
  </w:style>
  <w:style w:type="character" w:customStyle="1" w:styleId="DateChar">
    <w:name w:val="Date Char"/>
    <w:basedOn w:val="DefaultParagraphFont"/>
    <w:semiHidden/>
    <w:rsid w:val="00D739C7"/>
    <w:rPr>
      <w:rFonts w:eastAsia="Times New Roman"/>
    </w:rPr>
  </w:style>
  <w:style w:type="paragraph" w:styleId="Revision">
    <w:name w:val="Revision"/>
    <w:hidden/>
    <w:uiPriority w:val="99"/>
    <w:semiHidden/>
    <w:rsid w:val="00D739C7"/>
    <w:rPr>
      <w:rFonts w:ascii="Times New Roman" w:eastAsia="DengXian" w:hAnsi="Times New Roman"/>
      <w:lang w:val="en-GB" w:eastAsia="en-US"/>
    </w:rPr>
  </w:style>
  <w:style w:type="character" w:customStyle="1" w:styleId="EndnoteTextChar1">
    <w:name w:val="Endnote Text Char1"/>
    <w:basedOn w:val="DefaultParagraphFont"/>
    <w:rsid w:val="00D739C7"/>
    <w:rPr>
      <w:rFonts w:eastAsia="Times New Roman"/>
    </w:rPr>
  </w:style>
  <w:style w:type="character" w:customStyle="1" w:styleId="DocumentMapChar">
    <w:name w:val="Document Map Char"/>
    <w:rsid w:val="00D739C7"/>
    <w:rPr>
      <w:rFonts w:ascii="SimSun" w:eastAsia="SimSun"/>
      <w:sz w:val="18"/>
      <w:szCs w:val="18"/>
      <w:lang w:eastAsia="en-US"/>
    </w:rPr>
  </w:style>
  <w:style w:type="character" w:customStyle="1" w:styleId="QuoteChar1">
    <w:name w:val="Quote Char1"/>
    <w:basedOn w:val="DefaultParagraphFont"/>
    <w:uiPriority w:val="29"/>
    <w:rsid w:val="00D739C7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D739C7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D739C7"/>
    <w:rPr>
      <w:rFonts w:eastAsia="Times New Roman"/>
    </w:rPr>
  </w:style>
  <w:style w:type="character" w:customStyle="1" w:styleId="SubtitleChar1">
    <w:name w:val="Subtitle Char1"/>
    <w:basedOn w:val="DefaultParagraphFont"/>
    <w:rsid w:val="00D739C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D739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D739C7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D739C7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rsid w:val="00D739C7"/>
    <w:rPr>
      <w:rFonts w:eastAsia="Times New Roman"/>
      <w:b/>
      <w:bCs/>
    </w:rPr>
  </w:style>
  <w:style w:type="character" w:customStyle="1" w:styleId="EXChar">
    <w:name w:val="EX Char"/>
    <w:locked/>
    <w:rsid w:val="00D739C7"/>
    <w:rPr>
      <w:rFonts w:ascii="Times New Roman" w:hAnsi="Times New Roman"/>
      <w:lang w:val="en-GB" w:eastAsia="en-US"/>
    </w:rPr>
  </w:style>
  <w:style w:type="character" w:customStyle="1" w:styleId="HeaderChar1">
    <w:name w:val="Header Char1"/>
    <w:basedOn w:val="DefaultParagraphFont"/>
    <w:link w:val="Header"/>
    <w:rsid w:val="00D739C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739C7"/>
    <w:rPr>
      <w:rFonts w:ascii="Times New Roman" w:hAnsi="Times New Roman"/>
      <w:sz w:val="16"/>
      <w:lang w:val="en-GB" w:eastAsia="en-US"/>
    </w:rPr>
  </w:style>
  <w:style w:type="character" w:customStyle="1" w:styleId="FootnoteTextChar2">
    <w:name w:val="Footnote Text Char2"/>
    <w:basedOn w:val="DefaultParagraphFont"/>
    <w:semiHidden/>
    <w:rsid w:val="00D739C7"/>
    <w:rPr>
      <w:rFonts w:eastAsia="Times New Roman"/>
    </w:rPr>
  </w:style>
  <w:style w:type="character" w:customStyle="1" w:styleId="FooterChar1">
    <w:name w:val="Footer Char1"/>
    <w:basedOn w:val="DefaultParagraphFont"/>
    <w:link w:val="Footer"/>
    <w:rsid w:val="00D739C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1">
    <w:name w:val="Comment Text Char1"/>
    <w:basedOn w:val="DefaultParagraphFont"/>
    <w:link w:val="CommentText"/>
    <w:semiHidden/>
    <w:rsid w:val="00D739C7"/>
    <w:rPr>
      <w:rFonts w:ascii="Times New Roman" w:hAnsi="Times New Roman"/>
      <w:lang w:val="en-GB" w:eastAsia="en-US"/>
    </w:rPr>
  </w:style>
  <w:style w:type="character" w:customStyle="1" w:styleId="CommentTextChar2">
    <w:name w:val="Comment Text Char2"/>
    <w:basedOn w:val="DefaultParagraphFont"/>
    <w:semiHidden/>
    <w:rsid w:val="00D739C7"/>
    <w:rPr>
      <w:rFonts w:eastAsia="Times New Roman"/>
    </w:rPr>
  </w:style>
  <w:style w:type="character" w:customStyle="1" w:styleId="BalloonTextChar1">
    <w:name w:val="Balloon Text Char1"/>
    <w:basedOn w:val="DefaultParagraphFont"/>
    <w:link w:val="BalloonText"/>
    <w:semiHidden/>
    <w:rsid w:val="00D739C7"/>
    <w:rPr>
      <w:rFonts w:ascii="Tahoma" w:hAnsi="Tahoma" w:cs="Tahoma"/>
      <w:sz w:val="16"/>
      <w:szCs w:val="16"/>
      <w:lang w:val="en-GB" w:eastAsia="en-US"/>
    </w:rPr>
  </w:style>
  <w:style w:type="character" w:customStyle="1" w:styleId="BalloonTextChar2">
    <w:name w:val="Balloon Text Char2"/>
    <w:basedOn w:val="DefaultParagraphFont"/>
    <w:semiHidden/>
    <w:rsid w:val="00D739C7"/>
    <w:rPr>
      <w:rFonts w:ascii="Segoe UI" w:eastAsia="Times New Roman" w:hAnsi="Segoe UI" w:cs="Segoe UI"/>
      <w:sz w:val="18"/>
      <w:szCs w:val="18"/>
    </w:rPr>
  </w:style>
  <w:style w:type="character" w:customStyle="1" w:styleId="CommentSubjectChar1">
    <w:name w:val="Comment Subject Char1"/>
    <w:basedOn w:val="CommentTextChar1"/>
    <w:link w:val="CommentSubject"/>
    <w:semiHidden/>
    <w:rsid w:val="00D739C7"/>
    <w:rPr>
      <w:rFonts w:ascii="Times New Roman" w:hAnsi="Times New Roman"/>
      <w:b/>
      <w:bCs/>
      <w:lang w:val="en-GB" w:eastAsia="en-US"/>
    </w:rPr>
  </w:style>
  <w:style w:type="character" w:customStyle="1" w:styleId="CommentSubjectChar2">
    <w:name w:val="Comment Subject Char2"/>
    <w:basedOn w:val="CommentTextChar2"/>
    <w:semiHidden/>
    <w:rsid w:val="00D739C7"/>
    <w:rPr>
      <w:rFonts w:eastAsia="Times New Roman"/>
      <w:b/>
      <w:bCs/>
    </w:rPr>
  </w:style>
  <w:style w:type="character" w:customStyle="1" w:styleId="DocumentMapChar1">
    <w:name w:val="Document Map Char1"/>
    <w:basedOn w:val="DefaultParagraphFont"/>
    <w:link w:val="DocumentMap"/>
    <w:semiHidden/>
    <w:rsid w:val="00D739C7"/>
    <w:rPr>
      <w:rFonts w:ascii="Tahoma" w:hAnsi="Tahoma" w:cs="Tahoma"/>
      <w:shd w:val="clear" w:color="auto" w:fill="000080"/>
      <w:lang w:val="en-GB" w:eastAsia="en-US"/>
    </w:rPr>
  </w:style>
  <w:style w:type="character" w:customStyle="1" w:styleId="DocumentMapChar2">
    <w:name w:val="Document Map Char2"/>
    <w:basedOn w:val="DefaultParagraphFont"/>
    <w:semiHidden/>
    <w:rsid w:val="00D739C7"/>
    <w:rPr>
      <w:rFonts w:ascii="Segoe UI" w:eastAsia="Times New Roman" w:hAnsi="Segoe UI" w:cs="Segoe UI"/>
      <w:sz w:val="16"/>
      <w:szCs w:val="16"/>
    </w:rPr>
  </w:style>
  <w:style w:type="paragraph" w:styleId="ListParagraph">
    <w:name w:val="List Paragraph"/>
    <w:basedOn w:val="Normal"/>
    <w:uiPriority w:val="34"/>
    <w:qFormat/>
    <w:rsid w:val="00D739C7"/>
    <w:pPr>
      <w:ind w:left="720"/>
      <w:contextualSpacing/>
    </w:pPr>
  </w:style>
  <w:style w:type="character" w:customStyle="1" w:styleId="Codechar">
    <w:name w:val="Code (char)"/>
    <w:uiPriority w:val="1"/>
    <w:qFormat/>
    <w:rsid w:val="00D739C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1Char1">
    <w:name w:val="B1 Char1"/>
    <w:rsid w:val="00D739C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39C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D739C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semiHidden/>
    <w:unhideWhenUsed/>
    <w:rsid w:val="00D739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semiHidden/>
    <w:rsid w:val="00D739C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semiHidden/>
    <w:unhideWhenUsed/>
    <w:rsid w:val="00D739C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semiHidden/>
    <w:rsid w:val="00D739C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unhideWhenUsed/>
    <w:rsid w:val="00D739C7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D739C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semiHidden/>
    <w:unhideWhenUsed/>
    <w:rsid w:val="00D739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semiHidden/>
    <w:rsid w:val="00D739C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D739C7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semiHidden/>
    <w:rsid w:val="00D739C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semiHidden/>
    <w:unhideWhenUsed/>
    <w:rsid w:val="00D739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semiHidden/>
    <w:rsid w:val="00D739C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semiHidden/>
    <w:unhideWhenUsed/>
    <w:rsid w:val="00D739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semiHidden/>
    <w:rsid w:val="00D739C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D739C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semiHidden/>
    <w:unhideWhenUsed/>
    <w:rsid w:val="00D739C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semiHidden/>
    <w:rsid w:val="00D739C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unhideWhenUsed/>
    <w:rsid w:val="00D739C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D739C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1"/>
    <w:semiHidden/>
    <w:unhideWhenUsed/>
    <w:rsid w:val="00D739C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semiHidden/>
    <w:rsid w:val="00D739C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D739C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D739C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D739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D739C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D739C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D739C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D739C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739C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D739C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D739C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D739C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D739C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D739C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D739C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D739C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D739C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9C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9C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D739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739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739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739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D739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D739C7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D739C7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D739C7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D739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D739C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D739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D739C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739C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D739C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D739C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739C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D739C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D739C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D739C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739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D739C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D739C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D739C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D739C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D739C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739C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D739C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D739C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D739C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D739C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D739C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D739C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39C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4465</Words>
  <Characters>23667</Characters>
  <Application>Microsoft Office Word</Application>
  <DocSecurity>0</DocSecurity>
  <Lines>197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</cp:lastModifiedBy>
  <cp:revision>3</cp:revision>
  <cp:lastPrinted>1899-12-31T23:00:00Z</cp:lastPrinted>
  <dcterms:created xsi:type="dcterms:W3CDTF">2022-08-09T18:58:00Z</dcterms:created>
  <dcterms:modified xsi:type="dcterms:W3CDTF">2022-08-09T18:58:00Z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